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F3" w:rsidRPr="001B2D06" w:rsidRDefault="00296DF3" w:rsidP="001B2D06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095B23" w:rsidRDefault="00095B23" w:rsidP="00095B23">
      <w:pPr>
        <w:tabs>
          <w:tab w:val="left" w:pos="5955"/>
        </w:tabs>
        <w:spacing w:line="360" w:lineRule="auto"/>
        <w:jc w:val="both"/>
        <w:rPr>
          <w:rFonts w:ascii="Arial" w:hAnsi="Arial"/>
          <w:sz w:val="28"/>
        </w:rPr>
      </w:pPr>
    </w:p>
    <w:p w:rsidR="00095B23" w:rsidRDefault="00096045" w:rsidP="00FB5D29">
      <w:pPr>
        <w:spacing w:line="360" w:lineRule="auto"/>
        <w:jc w:val="both"/>
        <w:rPr>
          <w:rFonts w:ascii="Arial" w:hAnsi="Arial"/>
          <w:sz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162560</wp:posOffset>
                </wp:positionV>
                <wp:extent cx="5720715" cy="2819400"/>
                <wp:effectExtent l="19050" t="19050" r="13335" b="1905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715" cy="28194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3175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B4A" w:rsidRDefault="00C96B4A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both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  <w:p w:rsidR="00C96B4A" w:rsidRDefault="00C96B4A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RDO MEPA n° 2585442</w:t>
                            </w:r>
                          </w:p>
                          <w:p w:rsidR="00DA3D8B" w:rsidRDefault="00DA3D8B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  <w:p w:rsidR="00C96B4A" w:rsidRDefault="00DA3D8B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DA3D8B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Gara </w:t>
                            </w:r>
                            <w:proofErr w:type="spellStart"/>
                            <w:r w:rsidRPr="00DA3D8B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Anac</w:t>
                            </w:r>
                            <w:proofErr w:type="spellEnd"/>
                            <w:r w:rsidRPr="00DA3D8B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n. 7775398</w:t>
                            </w:r>
                            <w:bookmarkStart w:id="0" w:name="_GoBack"/>
                            <w:bookmarkEnd w:id="0"/>
                          </w:p>
                          <w:p w:rsidR="00DA4021" w:rsidRDefault="00DA4021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both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  <w:p w:rsidR="00DA4021" w:rsidRDefault="00C96B4A" w:rsidP="00DA4021">
                            <w:pPr>
                              <w:pStyle w:val="NormaleInterlineato"/>
                              <w:spacing w:line="240" w:lineRule="exact"/>
                              <w:ind w:left="284" w:hanging="425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C96B4A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AFFIDAMENTO DEI SERVIZI POSTALI PER GLI UFFICI REGIONALI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96B4A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PROCEDURA NEGOZIATA SENZA PR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EVIA PUBBLICAZIONE DEL BANDO AI  S</w:t>
                            </w:r>
                            <w:r w:rsidRPr="00C96B4A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ENSI DELL’ART. 36, COMMA 2, LETT. B), DEL D.LGS. 50/2016, TRAMITE LA PIATTAFORMA TELEMATICA DEL MEPA. </w:t>
                            </w:r>
                          </w:p>
                          <w:p w:rsidR="00DA4021" w:rsidRDefault="00C96B4A" w:rsidP="00DA4021">
                            <w:pPr>
                              <w:pStyle w:val="NormaleInterlineato"/>
                              <w:spacing w:line="240" w:lineRule="exact"/>
                              <w:ind w:left="284" w:hanging="425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C96B4A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LOTTO 1 CIG 8313568D55 </w:t>
                            </w:r>
                            <w:r w:rsidR="00DA4021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–</w:t>
                            </w:r>
                            <w:r w:rsidRPr="00C96B4A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LOTTO 2 CIG 8313598619 - LOTTO 3 CIG 8313589EA9</w:t>
                            </w:r>
                            <w:r w:rsidR="0071788F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095B23" w:rsidRPr="003D1E0D" w:rsidRDefault="00095B23" w:rsidP="00DA4021">
                            <w:pPr>
                              <w:pStyle w:val="NormaleInterlineato"/>
                              <w:spacing w:line="240" w:lineRule="exact"/>
                              <w:ind w:left="284" w:hanging="425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3D1E0D"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  <w:t xml:space="preserve">ALLEGATO </w:t>
                            </w:r>
                            <w:r w:rsidR="00C96B4A"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  <w:p w:rsidR="003D1E0D" w:rsidRDefault="003D1E0D" w:rsidP="003D1E0D">
                            <w:pPr>
                              <w:pStyle w:val="Regionep1"/>
                              <w:spacing w:before="240" w:after="0" w:line="240" w:lineRule="exact"/>
                              <w:ind w:left="-142"/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  <w:t>DOMANDA</w:t>
                            </w:r>
                            <w:r w:rsidR="00095B23" w:rsidRPr="003D1E0D"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  <w:t xml:space="preserve"> DI PARTECIPAZIONE </w:t>
                            </w:r>
                          </w:p>
                          <w:p w:rsidR="00095B23" w:rsidRDefault="00095B23" w:rsidP="00095B23">
                            <w:pPr>
                              <w:spacing w:line="440" w:lineRule="exact"/>
                              <w:jc w:val="center"/>
                            </w:pPr>
                          </w:p>
                        </w:txbxContent>
                      </wps:txbx>
                      <wps:bodyPr rot="0" vert="horz" wrap="square" lIns="168275" tIns="125095" rIns="168275" bIns="1250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15.75pt;margin-top:12.8pt;width:450.45pt;height:22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" fillcolor="#00b0f0" strokecolor="#f2f2f2" strokeweight="2.5pt">
                <v:textbox inset="13.25pt,9.85pt,13.25pt,9.85pt">
                  <w:txbxContent>
                    <w:p w:rsidR="00C96B4A" w:rsidRDefault="00C96B4A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both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  <w:p w:rsidR="00C96B4A" w:rsidRDefault="00C96B4A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RDO MEPA n° 2585442</w:t>
                      </w:r>
                    </w:p>
                    <w:p w:rsidR="00DA3D8B" w:rsidRDefault="00DA3D8B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  <w:p w:rsidR="00C96B4A" w:rsidRDefault="00DA3D8B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DA3D8B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Gara </w:t>
                      </w:r>
                      <w:proofErr w:type="spellStart"/>
                      <w:r w:rsidRPr="00DA3D8B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Anac</w:t>
                      </w:r>
                      <w:proofErr w:type="spellEnd"/>
                      <w:r w:rsidRPr="00DA3D8B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 n. 7775398</w:t>
                      </w:r>
                      <w:bookmarkStart w:id="1" w:name="_GoBack"/>
                      <w:bookmarkEnd w:id="1"/>
                    </w:p>
                    <w:p w:rsidR="00DA4021" w:rsidRDefault="00DA4021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both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  <w:p w:rsidR="00DA4021" w:rsidRDefault="00C96B4A" w:rsidP="00DA4021">
                      <w:pPr>
                        <w:pStyle w:val="NormaleInterlineato"/>
                        <w:spacing w:line="240" w:lineRule="exact"/>
                        <w:ind w:left="284" w:hanging="425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C96B4A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AFFIDAMENTO DEI SERVIZI POSTALI PER GLI UFFICI REGIONALI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 </w:t>
                      </w:r>
                      <w:r w:rsidRPr="00C96B4A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PROCEDURA NEGOZIATA SENZA PR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EVIA PUBBLICAZIONE DEL BANDO AI  S</w:t>
                      </w:r>
                      <w:r w:rsidRPr="00C96B4A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ENSI DELL’ART. 36, COMMA 2, LETT. B), DEL D.LGS. 50/2016, TRAMITE LA PIATTAFORMA TELEMATICA DEL MEPA. </w:t>
                      </w:r>
                    </w:p>
                    <w:p w:rsidR="00DA4021" w:rsidRDefault="00C96B4A" w:rsidP="00DA4021">
                      <w:pPr>
                        <w:pStyle w:val="NormaleInterlineato"/>
                        <w:spacing w:line="240" w:lineRule="exact"/>
                        <w:ind w:left="284" w:hanging="425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C96B4A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LOTTO 1 CIG 8313568D55 </w:t>
                      </w:r>
                      <w:r w:rsidR="00DA4021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–</w:t>
                      </w:r>
                      <w:r w:rsidRPr="00C96B4A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 LOTTO 2 CIG 8313598619 - LOTTO 3 CIG 8313589EA9</w:t>
                      </w:r>
                      <w:r w:rsidR="0071788F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ab/>
                      </w:r>
                    </w:p>
                    <w:p w:rsidR="00095B23" w:rsidRPr="003D1E0D" w:rsidRDefault="00095B23" w:rsidP="00DA4021">
                      <w:pPr>
                        <w:pStyle w:val="NormaleInterlineato"/>
                        <w:spacing w:line="240" w:lineRule="exact"/>
                        <w:ind w:left="284" w:hanging="425"/>
                        <w:jc w:val="center"/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</w:pPr>
                      <w:r w:rsidRPr="003D1E0D"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  <w:t xml:space="preserve">ALLEGATO </w:t>
                      </w:r>
                      <w:r w:rsidR="00C96B4A"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  <w:t>3</w:t>
                      </w:r>
                    </w:p>
                    <w:p w:rsidR="003D1E0D" w:rsidRDefault="003D1E0D" w:rsidP="003D1E0D">
                      <w:pPr>
                        <w:pStyle w:val="Regionep1"/>
                        <w:spacing w:before="240" w:after="0" w:line="240" w:lineRule="exact"/>
                        <w:ind w:left="-142"/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  <w:t>DOMANDA</w:t>
                      </w:r>
                      <w:r w:rsidR="00095B23" w:rsidRPr="003D1E0D"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  <w:t xml:space="preserve"> DI PARTECIPAZIONE </w:t>
                      </w:r>
                    </w:p>
                    <w:p w:rsidR="00095B23" w:rsidRDefault="00095B23" w:rsidP="00095B23">
                      <w:pPr>
                        <w:spacing w:line="4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  <w:sectPr w:rsidR="00296DF3" w:rsidRPr="001B2D06" w:rsidSect="00FB5D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402" w:right="1418" w:bottom="1701" w:left="1418" w:header="709" w:footer="709" w:gutter="0"/>
          <w:cols w:space="720"/>
          <w:noEndnote/>
          <w:docGrid w:linePitch="326"/>
        </w:sectPr>
      </w:pPr>
    </w:p>
    <w:p w:rsidR="00296DF3" w:rsidRPr="001B2D06" w:rsidRDefault="0071158B" w:rsidP="001B2D06">
      <w:pPr>
        <w:tabs>
          <w:tab w:val="left" w:pos="426"/>
          <w:tab w:val="num" w:pos="480"/>
        </w:tabs>
        <w:spacing w:line="360" w:lineRule="exact"/>
        <w:ind w:left="357"/>
        <w:jc w:val="center"/>
        <w:outlineLvl w:val="0"/>
        <w:rPr>
          <w:rFonts w:ascii="Arial" w:hAnsi="Arial" w:cs="Arial"/>
          <w:b/>
          <w:bCs/>
          <w:caps/>
          <w:sz w:val="20"/>
          <w:szCs w:val="20"/>
        </w:rPr>
      </w:pPr>
      <w:r w:rsidRPr="001B2D06">
        <w:rPr>
          <w:rFonts w:ascii="Arial" w:hAnsi="Arial" w:cs="Arial"/>
          <w:b/>
          <w:bCs/>
          <w:caps/>
          <w:sz w:val="20"/>
          <w:szCs w:val="20"/>
        </w:rPr>
        <w:lastRenderedPageBreak/>
        <w:t>AVVERTENZE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Le dichiarazioni che seguono devono essere rese dal concorrente secondo</w:t>
      </w:r>
      <w:r w:rsidR="00BF53CF" w:rsidRPr="001B2D06">
        <w:rPr>
          <w:rFonts w:ascii="Arial" w:hAnsi="Arial" w:cs="Arial"/>
          <w:sz w:val="20"/>
          <w:szCs w:val="20"/>
        </w:rPr>
        <w:t xml:space="preserve"> le indicazioni contenute nel</w:t>
      </w:r>
      <w:r w:rsidR="00C41E88">
        <w:rPr>
          <w:rFonts w:ascii="Arial" w:hAnsi="Arial" w:cs="Arial"/>
          <w:sz w:val="20"/>
          <w:szCs w:val="20"/>
        </w:rPr>
        <w:t>la lettera d’invito</w:t>
      </w:r>
      <w:r w:rsidRPr="001B2D06">
        <w:rPr>
          <w:rFonts w:ascii="Arial" w:hAnsi="Arial" w:cs="Arial"/>
          <w:sz w:val="20"/>
          <w:szCs w:val="20"/>
        </w:rPr>
        <w:t>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di nazionalità italiana le dichiarazioni dovranno essere sottoscritte nelle forme stabilite dall’art.</w:t>
      </w:r>
      <w:r w:rsidR="007E1C31">
        <w:rPr>
          <w:rFonts w:ascii="Arial" w:hAnsi="Arial" w:cs="Arial"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38 D.P.R. 445/2000.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appartenente ad altro Stato membro della UE, le dichiarazioni dovranno essere rese a titolo di unica dichi</w:t>
      </w:r>
      <w:r w:rsidR="00BF53CF" w:rsidRPr="001B2D06">
        <w:rPr>
          <w:rFonts w:ascii="Arial" w:hAnsi="Arial" w:cs="Arial"/>
          <w:sz w:val="20"/>
          <w:szCs w:val="20"/>
        </w:rPr>
        <w:t>arazione</w:t>
      </w:r>
      <w:r w:rsidRPr="001B2D06">
        <w:rPr>
          <w:rFonts w:ascii="Arial" w:hAnsi="Arial" w:cs="Arial"/>
          <w:sz w:val="20"/>
          <w:szCs w:val="20"/>
        </w:rPr>
        <w:t>, da effettuarsi dinanzi ad un’autorità giudiziaria o amministrat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 xml:space="preserve"> competente, un notaio o un organismo professionale qualificato.</w:t>
      </w:r>
    </w:p>
    <w:p w:rsidR="00942A40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Si rammenta che</w:t>
      </w:r>
      <w:r w:rsidR="00942A40" w:rsidRPr="001B2D06">
        <w:rPr>
          <w:rFonts w:ascii="Arial" w:hAnsi="Arial" w:cs="Arial"/>
          <w:b/>
          <w:sz w:val="20"/>
          <w:szCs w:val="20"/>
        </w:rPr>
        <w:t>:</w:t>
      </w:r>
    </w:p>
    <w:p w:rsidR="00942A40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il rilascio di dichiarazioni mendaci, la formazione di atti falsi o il loro uso nei casi previsti dal D.P.R. 445/2000 è punito ai sensi del codice penale e delle leggi speciali in materia;</w:t>
      </w:r>
    </w:p>
    <w:p w:rsidR="00942A40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l'esibizione di un atto contenente dati non più rispondenti a verità equ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>le ad uso di atto falso;</w:t>
      </w:r>
    </w:p>
    <w:p w:rsidR="00296DF3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l’omessa dichiarazione e le fattispecie di cui ai precedenti punti a) e b) costituiscono</w:t>
      </w:r>
      <w:r w:rsidR="00296DF3" w:rsidRPr="001B2D06">
        <w:rPr>
          <w:rFonts w:ascii="Arial" w:hAnsi="Arial" w:cs="Arial"/>
          <w:sz w:val="20"/>
          <w:szCs w:val="20"/>
        </w:rPr>
        <w:t xml:space="preserve"> causa d’esclusione dalla partecipazione a gare per ogni tipo di appalto.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In ordine alla ver</w:t>
      </w:r>
      <w:r w:rsidR="008D348C">
        <w:rPr>
          <w:rFonts w:ascii="Arial" w:hAnsi="Arial" w:cs="Arial"/>
          <w:sz w:val="20"/>
          <w:szCs w:val="20"/>
        </w:rPr>
        <w:t xml:space="preserve">idicità delle dichiarazioni, l’Amministrazione regionale </w:t>
      </w:r>
      <w:r w:rsidRPr="001B2D06">
        <w:rPr>
          <w:rFonts w:ascii="Arial" w:hAnsi="Arial" w:cs="Arial"/>
          <w:sz w:val="20"/>
          <w:szCs w:val="20"/>
        </w:rPr>
        <w:t>si riserva di procedere a verifiche d’ufficio, anche a campione.</w:t>
      </w:r>
    </w:p>
    <w:p w:rsidR="00DD43C6" w:rsidRPr="001B2D06" w:rsidRDefault="00DD43C6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DD43C6" w:rsidRPr="001B2D06" w:rsidRDefault="00DD43C6" w:rsidP="001B2D06">
      <w:p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IL PRESENTE DOCUMENTO VA FIRMATO DIGITALMENTE DAL LEGALE RAPPRESENTANTE</w:t>
      </w:r>
      <w:r w:rsidR="00704E7D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 w:rsidR="00C071B1" w:rsidRPr="001B2D06">
        <w:rPr>
          <w:rFonts w:ascii="Arial" w:hAnsi="Arial" w:cs="Arial"/>
          <w:b/>
          <w:sz w:val="20"/>
          <w:szCs w:val="20"/>
        </w:rPr>
        <w:t xml:space="preserve"> A PENA D’</w:t>
      </w:r>
      <w:r w:rsidR="007E6840" w:rsidRPr="001B2D06">
        <w:rPr>
          <w:rFonts w:ascii="Arial" w:hAnsi="Arial" w:cs="Arial"/>
          <w:b/>
          <w:sz w:val="20"/>
          <w:szCs w:val="20"/>
        </w:rPr>
        <w:t>E</w:t>
      </w:r>
      <w:r w:rsidR="00C071B1" w:rsidRPr="001B2D06">
        <w:rPr>
          <w:rFonts w:ascii="Arial" w:hAnsi="Arial" w:cs="Arial"/>
          <w:b/>
          <w:sz w:val="20"/>
          <w:szCs w:val="20"/>
        </w:rPr>
        <w:t>SCLUSIONE</w:t>
      </w:r>
    </w:p>
    <w:p w:rsidR="00DD43C6" w:rsidRPr="001B2D06" w:rsidRDefault="00DD43C6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br w:type="page"/>
      </w:r>
    </w:p>
    <w:p w:rsidR="00296DF3" w:rsidRPr="001B2D06" w:rsidRDefault="00296DF3" w:rsidP="001B2D06">
      <w:pPr>
        <w:spacing w:line="360" w:lineRule="exact"/>
        <w:ind w:left="4253"/>
        <w:outlineLvl w:val="0"/>
        <w:rPr>
          <w:rFonts w:ascii="Arial" w:hAnsi="Arial" w:cs="Arial"/>
          <w:bCs/>
          <w:sz w:val="20"/>
          <w:szCs w:val="20"/>
        </w:rPr>
      </w:pPr>
      <w:r w:rsidRPr="001B2D06">
        <w:rPr>
          <w:rFonts w:ascii="Arial" w:hAnsi="Arial" w:cs="Arial"/>
          <w:bCs/>
          <w:sz w:val="20"/>
          <w:szCs w:val="20"/>
        </w:rPr>
        <w:lastRenderedPageBreak/>
        <w:t>Spett.le Regione Autonoma della Sardegna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Direzione generale </w:t>
      </w:r>
      <w:r w:rsidR="005350D6" w:rsidRPr="001B2D06">
        <w:rPr>
          <w:rFonts w:ascii="Arial" w:hAnsi="Arial" w:cs="Arial"/>
          <w:bCs/>
          <w:sz w:val="20"/>
          <w:szCs w:val="20"/>
        </w:rPr>
        <w:t>Enti locali e finanze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Servizio </w:t>
      </w:r>
      <w:r w:rsidR="006E4DCA" w:rsidRPr="006E4DCA">
        <w:rPr>
          <w:rFonts w:ascii="Arial" w:hAnsi="Arial" w:cs="Arial"/>
          <w:bCs/>
          <w:sz w:val="20"/>
          <w:szCs w:val="20"/>
        </w:rPr>
        <w:t>Gestione contratti di funzionamento uffici regionali</w:t>
      </w:r>
    </w:p>
    <w:p w:rsidR="00296DF3" w:rsidRPr="001B2D06" w:rsidRDefault="00296DF3" w:rsidP="001B2D06">
      <w:pPr>
        <w:tabs>
          <w:tab w:val="left" w:pos="426"/>
          <w:tab w:val="num" w:pos="480"/>
        </w:tabs>
        <w:spacing w:line="360" w:lineRule="exact"/>
        <w:ind w:left="4253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2366B2" w:rsidRPr="001B2D06" w:rsidRDefault="00E069B6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Il sottoscritto</w:t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nome e cognome</w:t>
      </w:r>
      <w:r w:rsidR="00C8799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data di nascita: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 xml:space="preserve">luogo di nascita: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 xml:space="preserve">codice fiscale: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domiciliato per la carica presso la sede sociale appresso indicata</w:t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In qualità di: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Presidente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Amministratore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Procuratore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 xml:space="preserve">altro (specificare) </w:t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1B2D06">
        <w:rPr>
          <w:rFonts w:ascii="Arial" w:hAnsi="Arial" w:cs="Arial"/>
          <w:b/>
          <w:sz w:val="20"/>
          <w:szCs w:val="20"/>
          <w:highlight w:val="lightGray"/>
        </w:rPr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e legale rappresentante della</w:t>
      </w:r>
    </w:p>
    <w:p w:rsidR="00E82477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ragione sociale: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con sede in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codice fiscale: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 xml:space="preserve">partita 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>telefono:</w:t>
      </w:r>
      <w:r w:rsidR="00C8799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>fax: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 xml:space="preserve">e-mail: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A232C6" w:rsidRPr="001B2D06">
        <w:rPr>
          <w:rFonts w:ascii="Arial" w:hAnsi="Arial" w:cs="Arial"/>
          <w:b/>
          <w:sz w:val="20"/>
          <w:szCs w:val="20"/>
        </w:rPr>
        <w:t xml:space="preserve"> </w:t>
      </w:r>
      <w:r w:rsidR="00A232C6" w:rsidRPr="001B2D06">
        <w:rPr>
          <w:rFonts w:ascii="Arial" w:hAnsi="Arial" w:cs="Arial"/>
          <w:sz w:val="20"/>
          <w:szCs w:val="20"/>
        </w:rPr>
        <w:t xml:space="preserve">PEC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E0806">
        <w:rPr>
          <w:rFonts w:ascii="Arial" w:hAnsi="Arial" w:cs="Arial"/>
          <w:b/>
          <w:sz w:val="20"/>
          <w:szCs w:val="20"/>
        </w:rPr>
        <w:t xml:space="preserve"> </w:t>
      </w:r>
      <w:r w:rsidR="00CE0806">
        <w:rPr>
          <w:rFonts w:ascii="Arial" w:hAnsi="Arial" w:cs="Arial"/>
          <w:sz w:val="20"/>
          <w:szCs w:val="20"/>
        </w:rPr>
        <w:t>telefono cellulare</w:t>
      </w:r>
      <w:r w:rsidR="00CE080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E080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C071B1" w:rsidRPr="001B2D06" w:rsidRDefault="002366B2" w:rsidP="001B2D0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 xml:space="preserve">ai sensi e per gli effetti </w:t>
      </w:r>
      <w:r w:rsidR="007E1C31" w:rsidRPr="007E1C31">
        <w:rPr>
          <w:rFonts w:ascii="Arial" w:hAnsi="Arial" w:cs="Arial"/>
          <w:sz w:val="20"/>
          <w:szCs w:val="20"/>
        </w:rPr>
        <w:t>D</w:t>
      </w:r>
      <w:r w:rsidR="007E1C31">
        <w:rPr>
          <w:rFonts w:ascii="Arial" w:hAnsi="Arial" w:cs="Arial"/>
          <w:sz w:val="20"/>
          <w:szCs w:val="20"/>
        </w:rPr>
        <w:t>i cui a</w:t>
      </w:r>
      <w:r w:rsidR="007E1C31" w:rsidRPr="007E1C31">
        <w:rPr>
          <w:rFonts w:ascii="Arial" w:hAnsi="Arial" w:cs="Arial"/>
          <w:sz w:val="20"/>
          <w:szCs w:val="20"/>
        </w:rPr>
        <w:t>gli artt. 47, 75 e 76 del DPR 445/2000</w:t>
      </w:r>
      <w:r w:rsidRPr="001B2D06">
        <w:rPr>
          <w:rFonts w:ascii="Arial" w:hAnsi="Arial" w:cs="Arial"/>
          <w:sz w:val="20"/>
          <w:szCs w:val="20"/>
        </w:rPr>
        <w:t>, consapevole della responsabilità e delle conseguenze civili e penali previste in caso di dichiarazioni mendaci e/o formazione od uso di atti falsi, nonché in caso di esibizione di atti contenent</w:t>
      </w:r>
      <w:r w:rsidR="007E1C31">
        <w:rPr>
          <w:rFonts w:ascii="Arial" w:hAnsi="Arial" w:cs="Arial"/>
          <w:sz w:val="20"/>
          <w:szCs w:val="20"/>
        </w:rPr>
        <w:t>i</w:t>
      </w:r>
      <w:r w:rsidRPr="001B2D06">
        <w:rPr>
          <w:rFonts w:ascii="Arial" w:hAnsi="Arial" w:cs="Arial"/>
          <w:sz w:val="20"/>
          <w:szCs w:val="20"/>
        </w:rPr>
        <w:t xml:space="preserve"> dati non più corrispondenti a verità e consapevole, altresì, che qualora emerga la non veridicità del contenuto della prese</w:t>
      </w:r>
      <w:r w:rsidR="007E1C31">
        <w:rPr>
          <w:rFonts w:ascii="Arial" w:hAnsi="Arial" w:cs="Arial"/>
          <w:sz w:val="20"/>
          <w:szCs w:val="20"/>
        </w:rPr>
        <w:t xml:space="preserve">nte dichiarazione la scrivente </w:t>
      </w:r>
      <w:r w:rsidRPr="001B2D06">
        <w:rPr>
          <w:rFonts w:ascii="Arial" w:hAnsi="Arial" w:cs="Arial"/>
          <w:sz w:val="20"/>
          <w:szCs w:val="20"/>
        </w:rPr>
        <w:t>decadrà dai benefici per i quali la stessa è rilasciata</w:t>
      </w:r>
      <w:r w:rsidR="00C071B1" w:rsidRPr="001B2D06">
        <w:rPr>
          <w:rFonts w:ascii="Arial" w:hAnsi="Arial" w:cs="Arial"/>
          <w:sz w:val="20"/>
          <w:szCs w:val="20"/>
        </w:rPr>
        <w:t>, sotto la propria responsabilità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DICHIARA</w:t>
      </w:r>
    </w:p>
    <w:p w:rsidR="00E43BF0" w:rsidRPr="00BC56D8" w:rsidRDefault="00E43BF0" w:rsidP="00E43BF0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6D11D7" w:rsidRPr="00803CA2" w:rsidRDefault="00803CA2" w:rsidP="00803CA2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partecipare alla procedura </w:t>
      </w:r>
      <w:r w:rsidR="006D11D7" w:rsidRPr="00803CA2">
        <w:rPr>
          <w:rFonts w:ascii="Arial" w:hAnsi="Arial" w:cs="Arial"/>
          <w:sz w:val="20"/>
          <w:szCs w:val="20"/>
        </w:rPr>
        <w:t>in qualità di: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>
        <w:rPr>
          <w:rFonts w:ascii="Arial" w:hAnsi="Arial" w:cs="Arial"/>
          <w:b/>
          <w:sz w:val="20"/>
          <w:szCs w:val="20"/>
        </w:rPr>
        <w:tab/>
      </w:r>
      <w:r w:rsidR="006D11D7" w:rsidRPr="00BC56D8">
        <w:rPr>
          <w:rFonts w:ascii="Arial" w:hAnsi="Arial" w:cs="Arial"/>
          <w:color w:val="000000"/>
          <w:sz w:val="20"/>
          <w:szCs w:val="20"/>
        </w:rPr>
        <w:t>impresa singola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stabile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tra imprese artigiane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tra società cooperative di produzione e lavoro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GEIE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lastRenderedPageBreak/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capogruppo del RTI/consorzio ordinario di concorrenti costituito da (compilare i successivi campi capogruppo e mandante)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mandante del RTI/consorzio ordinario di concorrenti costituito da (compilare i successivi</w:t>
      </w:r>
      <w:r w:rsidR="006D11D7" w:rsidRPr="00BC56D8">
        <w:rPr>
          <w:rFonts w:ascii="Arial" w:hAnsi="Arial" w:cs="Arial"/>
          <w:i/>
          <w:color w:val="000000"/>
          <w:sz w:val="20"/>
          <w:szCs w:val="20"/>
        </w:rPr>
        <w:t xml:space="preserve"> campi capogruppo e mandante)</w:t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(capogruppo)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l’offerta rimarrà valida per un tempo non inferiore a 180 giorni dal termine fissato per la presentazione dell’offerta;</w:t>
      </w:r>
    </w:p>
    <w:p w:rsidR="006D11D7" w:rsidRPr="00BC56D8" w:rsidRDefault="006D11D7" w:rsidP="006D11D7">
      <w:pPr>
        <w:tabs>
          <w:tab w:val="left" w:pos="851"/>
        </w:tabs>
        <w:spacing w:line="360" w:lineRule="exact"/>
        <w:ind w:left="71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FF7998"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DA3D8B">
        <w:rPr>
          <w:rFonts w:ascii="Arial" w:hAnsi="Arial" w:cs="Arial"/>
          <w:b/>
          <w:sz w:val="20"/>
          <w:szCs w:val="20"/>
        </w:rPr>
      </w:r>
      <w:r w:rsidR="00DA3D8B">
        <w:rPr>
          <w:rFonts w:ascii="Arial" w:hAnsi="Arial" w:cs="Arial"/>
          <w:b/>
          <w:sz w:val="20"/>
          <w:szCs w:val="20"/>
        </w:rPr>
        <w:fldChar w:fldCharType="separate"/>
      </w:r>
      <w:r w:rsidR="00FF7998" w:rsidRPr="00BC56D8">
        <w:rPr>
          <w:rFonts w:ascii="Arial" w:hAnsi="Arial" w:cs="Arial"/>
          <w:b/>
          <w:sz w:val="20"/>
          <w:szCs w:val="20"/>
        </w:rPr>
        <w:fldChar w:fldCharType="end"/>
      </w:r>
      <w:r w:rsidRPr="00BC56D8">
        <w:rPr>
          <w:rFonts w:ascii="Arial" w:hAnsi="Arial" w:cs="Arial"/>
          <w:sz w:val="20"/>
          <w:szCs w:val="20"/>
        </w:rPr>
        <w:t xml:space="preserve">che è già stata individuata l’Impresa a cui, in caso di aggiudicazione, sarà conferito mandato speciale con rappresentanza, ovvero l’Impresa che sarà designata quale referente responsabile del Consorzio e che vi è l’impegno ad uniformarsi alla disciplina prevista dall’art. </w:t>
      </w:r>
      <w:r>
        <w:rPr>
          <w:rFonts w:ascii="Arial" w:hAnsi="Arial" w:cs="Arial"/>
          <w:sz w:val="20"/>
          <w:szCs w:val="20"/>
        </w:rPr>
        <w:t>48</w:t>
      </w:r>
      <w:r w:rsidRPr="00BC56D8">
        <w:rPr>
          <w:rFonts w:ascii="Arial" w:hAnsi="Arial" w:cs="Arial"/>
          <w:sz w:val="20"/>
          <w:szCs w:val="20"/>
        </w:rPr>
        <w:t>, comma 8, del D.Lgs.</w:t>
      </w:r>
      <w:r>
        <w:rPr>
          <w:rFonts w:ascii="Arial" w:hAnsi="Arial" w:cs="Arial"/>
          <w:sz w:val="20"/>
          <w:szCs w:val="20"/>
        </w:rPr>
        <w:t>50</w:t>
      </w:r>
      <w:r w:rsidRPr="00BC56D8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1</w:t>
      </w:r>
      <w:r w:rsidRPr="00BC56D8">
        <w:rPr>
          <w:rFonts w:ascii="Arial" w:hAnsi="Arial" w:cs="Arial"/>
          <w:sz w:val="20"/>
          <w:szCs w:val="20"/>
        </w:rPr>
        <w:t>6, come si evince dalla Dichiarazione (o dichiarazione congiunta) allegata.</w:t>
      </w:r>
    </w:p>
    <w:p w:rsidR="00A24074" w:rsidRPr="00A24074" w:rsidRDefault="00A24074" w:rsidP="00A24074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A24074">
        <w:rPr>
          <w:rFonts w:ascii="Arial" w:hAnsi="Arial" w:cs="Arial"/>
          <w:sz w:val="20"/>
          <w:szCs w:val="20"/>
        </w:rPr>
        <w:t xml:space="preserve">che </w:t>
      </w:r>
      <w:r w:rsidRPr="00D52BAF">
        <w:rPr>
          <w:rFonts w:ascii="Arial" w:hAnsi="Arial" w:cs="Arial"/>
          <w:sz w:val="20"/>
          <w:szCs w:val="20"/>
        </w:rPr>
        <w:t xml:space="preserve">questa Impresa </w:t>
      </w:r>
      <w:r w:rsidRPr="00A24074">
        <w:rPr>
          <w:rFonts w:ascii="Arial" w:hAnsi="Arial" w:cs="Arial"/>
          <w:sz w:val="20"/>
          <w:szCs w:val="20"/>
        </w:rPr>
        <w:t>è in possesso dell’iscrizione per attività inerenti ai beni oggetto della procedura al registro delle imprese o in uno dei registri professionali o commerciali dello Stato di residenza se si tratta di uno Stato dell’UE, in conformità con quanto previsto dall’art. 83</w:t>
      </w:r>
      <w:r w:rsidR="00704E7D">
        <w:rPr>
          <w:rFonts w:ascii="Arial" w:hAnsi="Arial" w:cs="Arial"/>
          <w:sz w:val="20"/>
          <w:szCs w:val="20"/>
        </w:rPr>
        <w:t>,</w:t>
      </w:r>
      <w:r w:rsidRPr="00A24074">
        <w:rPr>
          <w:rFonts w:ascii="Arial" w:hAnsi="Arial" w:cs="Arial"/>
          <w:sz w:val="20"/>
          <w:szCs w:val="20"/>
        </w:rPr>
        <w:t xml:space="preserve"> comma 3</w:t>
      </w:r>
      <w:r w:rsidR="00704E7D">
        <w:rPr>
          <w:rFonts w:ascii="Arial" w:hAnsi="Arial" w:cs="Arial"/>
          <w:sz w:val="20"/>
          <w:szCs w:val="20"/>
        </w:rPr>
        <w:t>,</w:t>
      </w:r>
      <w:r w:rsidRPr="00A24074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A24074">
        <w:rPr>
          <w:rFonts w:ascii="Arial" w:hAnsi="Arial" w:cs="Arial"/>
          <w:sz w:val="20"/>
          <w:szCs w:val="20"/>
        </w:rPr>
        <w:t>D.Lgs.</w:t>
      </w:r>
      <w:proofErr w:type="spellEnd"/>
      <w:r w:rsidRPr="00A24074">
        <w:rPr>
          <w:rFonts w:ascii="Arial" w:hAnsi="Arial" w:cs="Arial"/>
          <w:sz w:val="20"/>
          <w:szCs w:val="20"/>
        </w:rPr>
        <w:t xml:space="preserve"> 50/20016;</w:t>
      </w:r>
    </w:p>
    <w:p w:rsidR="00A24074" w:rsidRPr="00D52BAF" w:rsidRDefault="00A24074" w:rsidP="00A24074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questa Impre</w:t>
      </w:r>
      <w:r w:rsidR="00704E7D">
        <w:rPr>
          <w:rFonts w:ascii="Arial" w:hAnsi="Arial" w:cs="Arial"/>
          <w:sz w:val="20"/>
          <w:szCs w:val="20"/>
        </w:rPr>
        <w:t>sa è in possesso dei requisiti generali e speciali richiesti dal Disciplinare di Gara (</w:t>
      </w:r>
      <w:proofErr w:type="spellStart"/>
      <w:r w:rsidR="00704E7D">
        <w:rPr>
          <w:rFonts w:ascii="Arial" w:hAnsi="Arial" w:cs="Arial"/>
          <w:sz w:val="20"/>
          <w:szCs w:val="20"/>
        </w:rPr>
        <w:t>All</w:t>
      </w:r>
      <w:proofErr w:type="spellEnd"/>
      <w:r w:rsidR="00704E7D">
        <w:rPr>
          <w:rFonts w:ascii="Arial" w:hAnsi="Arial" w:cs="Arial"/>
          <w:sz w:val="20"/>
          <w:szCs w:val="20"/>
        </w:rPr>
        <w:t>. 1)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con riferimento alla presente procedura non ha in corso e non intende attuare intese e/o pratiche restrittive della concorrenza e del mercato vietate ai sensi della normativa applicabile, ivi inclusi gli artt. 101 e seguenti del TFUE (ex art. 81 e seguenti del Trattato CE) e gli artt. 2 e seguenti della Legge 287/1990;</w:t>
      </w:r>
    </w:p>
    <w:p w:rsidR="006D11D7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quest’I</w:t>
      </w:r>
      <w:r w:rsidRPr="00D52BAF">
        <w:rPr>
          <w:rFonts w:ascii="Arial" w:hAnsi="Arial" w:cs="Arial"/>
          <w:sz w:val="20"/>
          <w:szCs w:val="20"/>
        </w:rPr>
        <w:t xml:space="preserve">mpresa ha esaminato, con diligenza ed in modo adeguato, le prescrizioni tecniche fornite dalla Stazione </w:t>
      </w:r>
      <w:r w:rsidR="00704E7D">
        <w:rPr>
          <w:rFonts w:ascii="Arial" w:hAnsi="Arial" w:cs="Arial"/>
          <w:sz w:val="20"/>
          <w:szCs w:val="20"/>
        </w:rPr>
        <w:t>A</w:t>
      </w:r>
      <w:r w:rsidRPr="00D52BAF">
        <w:rPr>
          <w:rFonts w:ascii="Arial" w:hAnsi="Arial" w:cs="Arial"/>
          <w:sz w:val="20"/>
          <w:szCs w:val="20"/>
        </w:rPr>
        <w:t>ppaltante, nonché ha preso conoscenza di tutte le circostanze generali e particolari suscettibili di influire sulla determinazione del corrispettivo, sulle condizioni contrattuali e sull’esecuzione del servizio, ha giudicato le attività realizzabili, adeguat</w:t>
      </w:r>
      <w:r w:rsidR="008A653C">
        <w:rPr>
          <w:rFonts w:ascii="Arial" w:hAnsi="Arial" w:cs="Arial"/>
          <w:sz w:val="20"/>
          <w:szCs w:val="20"/>
        </w:rPr>
        <w:t>e</w:t>
      </w:r>
      <w:r w:rsidRPr="00D52BAF">
        <w:rPr>
          <w:rFonts w:ascii="Arial" w:hAnsi="Arial" w:cs="Arial"/>
          <w:sz w:val="20"/>
          <w:szCs w:val="20"/>
        </w:rPr>
        <w:t xml:space="preserve"> ed il prezzo tale da consentire </w:t>
      </w:r>
      <w:r w:rsidR="00704E7D">
        <w:rPr>
          <w:rFonts w:ascii="Arial" w:hAnsi="Arial" w:cs="Arial"/>
          <w:sz w:val="20"/>
          <w:szCs w:val="20"/>
        </w:rPr>
        <w:t xml:space="preserve">la percentuale di ribasso </w:t>
      </w:r>
      <w:r w:rsidRPr="00D52BAF">
        <w:rPr>
          <w:rFonts w:ascii="Arial" w:hAnsi="Arial" w:cs="Arial"/>
          <w:sz w:val="20"/>
          <w:szCs w:val="20"/>
        </w:rPr>
        <w:t>offert</w:t>
      </w:r>
      <w:r w:rsidR="00704E7D">
        <w:rPr>
          <w:rFonts w:ascii="Arial" w:hAnsi="Arial" w:cs="Arial"/>
          <w:sz w:val="20"/>
          <w:szCs w:val="20"/>
        </w:rPr>
        <w:t>a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lastRenderedPageBreak/>
        <w:t xml:space="preserve">di aver preso visione delle condizioni di esecuzione </w:t>
      </w:r>
      <w:r w:rsidR="008A653C">
        <w:rPr>
          <w:rFonts w:ascii="Arial" w:hAnsi="Arial" w:cs="Arial"/>
          <w:sz w:val="20"/>
          <w:szCs w:val="20"/>
        </w:rPr>
        <w:t>del servizio</w:t>
      </w:r>
      <w:r w:rsidRPr="00D52BAF">
        <w:rPr>
          <w:rFonts w:ascii="Arial" w:hAnsi="Arial" w:cs="Arial"/>
          <w:sz w:val="20"/>
          <w:szCs w:val="20"/>
        </w:rPr>
        <w:t>, di accettarle e di impegnarsi ad osservarle in ogni parte e che si impegna ad eseguire il servizio nei m</w:t>
      </w:r>
      <w:r w:rsidR="008A653C">
        <w:rPr>
          <w:rFonts w:ascii="Arial" w:hAnsi="Arial" w:cs="Arial"/>
          <w:sz w:val="20"/>
          <w:szCs w:val="20"/>
        </w:rPr>
        <w:t xml:space="preserve">odi e nei termini stabiliti </w:t>
      </w:r>
      <w:r w:rsidR="00704E7D">
        <w:rPr>
          <w:rFonts w:ascii="Arial" w:hAnsi="Arial" w:cs="Arial"/>
          <w:sz w:val="20"/>
          <w:szCs w:val="20"/>
        </w:rPr>
        <w:t>nella documentazione di gara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 xml:space="preserve">di aver preso piena conoscenza e di accettare quanto previsto </w:t>
      </w:r>
      <w:r w:rsidR="00E7765F">
        <w:rPr>
          <w:rFonts w:ascii="Arial" w:hAnsi="Arial" w:cs="Arial"/>
          <w:sz w:val="20"/>
          <w:szCs w:val="20"/>
        </w:rPr>
        <w:t>nella lettera d’invito-disciplinare</w:t>
      </w:r>
      <w:r w:rsidR="001C7BDD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1C7BDD">
        <w:rPr>
          <w:rFonts w:ascii="Arial" w:hAnsi="Arial" w:cs="Arial"/>
          <w:sz w:val="20"/>
          <w:szCs w:val="20"/>
        </w:rPr>
        <w:t>All</w:t>
      </w:r>
      <w:proofErr w:type="spellEnd"/>
      <w:r w:rsidR="001C7BDD">
        <w:rPr>
          <w:rFonts w:ascii="Arial" w:hAnsi="Arial" w:cs="Arial"/>
          <w:sz w:val="20"/>
          <w:szCs w:val="20"/>
        </w:rPr>
        <w:t>. 1)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 xml:space="preserve">di </w:t>
      </w:r>
      <w:r w:rsidR="001C7BDD">
        <w:rPr>
          <w:rFonts w:ascii="Arial" w:hAnsi="Arial" w:cs="Arial"/>
          <w:sz w:val="20"/>
          <w:szCs w:val="20"/>
        </w:rPr>
        <w:t>aver preso visione dell’informativa sul trattamento dei dati personali allegata (</w:t>
      </w:r>
      <w:proofErr w:type="spellStart"/>
      <w:r w:rsidR="001C7BDD">
        <w:rPr>
          <w:rFonts w:ascii="Arial" w:hAnsi="Arial" w:cs="Arial"/>
          <w:sz w:val="20"/>
          <w:szCs w:val="20"/>
        </w:rPr>
        <w:t>All</w:t>
      </w:r>
      <w:proofErr w:type="spellEnd"/>
      <w:r w:rsidR="001C7BDD">
        <w:rPr>
          <w:rFonts w:ascii="Arial" w:hAnsi="Arial" w:cs="Arial"/>
          <w:sz w:val="20"/>
          <w:szCs w:val="20"/>
        </w:rPr>
        <w:t>. D)</w:t>
      </w:r>
      <w:r w:rsidR="008A653C">
        <w:rPr>
          <w:rFonts w:ascii="Arial" w:hAnsi="Arial" w:cs="Arial"/>
          <w:sz w:val="20"/>
          <w:szCs w:val="20"/>
        </w:rPr>
        <w:t>.</w:t>
      </w:r>
    </w:p>
    <w:p w:rsidR="001C7BDD" w:rsidRDefault="001C7BDD" w:rsidP="00E43BF0">
      <w:pPr>
        <w:spacing w:line="360" w:lineRule="exact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 xml:space="preserve">QUADRO A – DATI POSIZIONI CONTRIBUTIVE – </w:t>
      </w:r>
      <w:r w:rsidRPr="00BC56D8">
        <w:rPr>
          <w:rFonts w:ascii="Arial" w:hAnsi="Arial" w:cs="Arial"/>
          <w:sz w:val="20"/>
          <w:szCs w:val="20"/>
        </w:rPr>
        <w:t xml:space="preserve">Allegato da compilare 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i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A.1 RAGIONE/DENOMINAZIONE SOCIALE</w:t>
      </w:r>
    </w:p>
    <w:p w:rsidR="00E43BF0" w:rsidRPr="00BC56D8" w:rsidRDefault="00FF7998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A.2 CCNL APPLICATO</w:t>
      </w:r>
    </w:p>
    <w:p w:rsidR="00E43BF0" w:rsidRPr="00BC56D8" w:rsidRDefault="00FF7998" w:rsidP="00421653">
      <w:pPr>
        <w:tabs>
          <w:tab w:val="left" w:pos="5320"/>
        </w:tabs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421653">
        <w:rPr>
          <w:rFonts w:ascii="Arial" w:hAnsi="Arial" w:cs="Arial"/>
          <w:b/>
          <w:sz w:val="20"/>
          <w:szCs w:val="20"/>
          <w:highlight w:val="lightGray"/>
        </w:rPr>
        <w:tab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A.3 DIMENSIONE AZIENDALE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N. dipendenti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A.4 DATI INAIL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Codice ditta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PAT sede legale impresa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A.5 DATI INPS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matricola azienda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tabs>
          <w:tab w:val="left" w:pos="426"/>
        </w:tabs>
        <w:spacing w:line="360" w:lineRule="exact"/>
        <w:ind w:left="426" w:hanging="426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codice sede INPS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1C7BDD" w:rsidRDefault="001C7BDD" w:rsidP="00E43BF0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spacing w:line="360" w:lineRule="exact"/>
        <w:jc w:val="both"/>
        <w:rPr>
          <w:rFonts w:ascii="Arial" w:hAnsi="Arial" w:cs="Arial"/>
          <w:i/>
          <w:sz w:val="20"/>
          <w:szCs w:val="20"/>
        </w:rPr>
      </w:pPr>
      <w:r w:rsidRPr="00BC56D8">
        <w:rPr>
          <w:rFonts w:ascii="Arial" w:hAnsi="Arial" w:cs="Arial"/>
          <w:b/>
          <w:i/>
          <w:sz w:val="20"/>
          <w:szCs w:val="20"/>
        </w:rPr>
        <w:t xml:space="preserve">QUADRO B – INFORMAZIONI INTEGRATIVE per i Consorzi di cui all’art. </w:t>
      </w:r>
      <w:r w:rsidR="0047233C">
        <w:rPr>
          <w:rFonts w:ascii="Arial" w:hAnsi="Arial" w:cs="Arial"/>
          <w:b/>
          <w:i/>
          <w:sz w:val="20"/>
          <w:szCs w:val="20"/>
        </w:rPr>
        <w:t>45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, comma </w:t>
      </w:r>
      <w:r w:rsidR="0047233C">
        <w:rPr>
          <w:rFonts w:ascii="Arial" w:hAnsi="Arial" w:cs="Arial"/>
          <w:b/>
          <w:i/>
          <w:sz w:val="20"/>
          <w:szCs w:val="20"/>
        </w:rPr>
        <w:t>2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,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lett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 xml:space="preserve">. b) e c) del D.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Lgs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 xml:space="preserve">. n. </w:t>
      </w:r>
      <w:r w:rsidR="0047233C">
        <w:rPr>
          <w:rFonts w:ascii="Arial" w:hAnsi="Arial" w:cs="Arial"/>
          <w:b/>
          <w:i/>
          <w:sz w:val="20"/>
          <w:szCs w:val="20"/>
        </w:rPr>
        <w:t>50/</w:t>
      </w:r>
      <w:r w:rsidRPr="00BC56D8">
        <w:rPr>
          <w:rFonts w:ascii="Arial" w:hAnsi="Arial" w:cs="Arial"/>
          <w:b/>
          <w:i/>
          <w:sz w:val="20"/>
          <w:szCs w:val="20"/>
        </w:rPr>
        <w:t>20</w:t>
      </w:r>
      <w:r w:rsidR="0047233C">
        <w:rPr>
          <w:rFonts w:ascii="Arial" w:hAnsi="Arial" w:cs="Arial"/>
          <w:b/>
          <w:i/>
          <w:sz w:val="20"/>
          <w:szCs w:val="20"/>
        </w:rPr>
        <w:t>1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6 e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s.m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>.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2"/>
      </w:r>
      <w:r w:rsidRPr="00BC56D8">
        <w:rPr>
          <w:rFonts w:ascii="Arial" w:hAnsi="Arial" w:cs="Arial"/>
          <w:i/>
          <w:sz w:val="20"/>
          <w:szCs w:val="20"/>
        </w:rPr>
        <w:t xml:space="preserve"> – Allegato da compilare se del caso</w:t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B.1 NUMERO IMPRESE SOCIE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3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 </w:t>
      </w:r>
      <w:r w:rsidRPr="00BC56D8">
        <w:rPr>
          <w:rFonts w:ascii="Arial" w:hAnsi="Arial" w:cs="Arial"/>
          <w:b/>
          <w:sz w:val="20"/>
          <w:szCs w:val="20"/>
        </w:rPr>
        <w:t xml:space="preserve">: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B.2 TOTALE ADDETTI IMPRESE CONSORZIATE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4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</w:t>
      </w:r>
      <w:r w:rsidRPr="00BC56D8">
        <w:rPr>
          <w:rFonts w:ascii="Arial" w:hAnsi="Arial" w:cs="Arial"/>
          <w:sz w:val="20"/>
          <w:szCs w:val="20"/>
        </w:rPr>
        <w:t xml:space="preserve">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B.3 IMPRESA AFFIDATARIA</w:t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Ragione sociale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Sede sociale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Legale rappresentante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Partita IVA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Iscrizione CCIAA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i/>
          <w:sz w:val="20"/>
          <w:szCs w:val="20"/>
        </w:rPr>
        <w:t>Nel caso di cooperativa</w:t>
      </w:r>
      <w:r w:rsidRPr="00BC56D8">
        <w:rPr>
          <w:rFonts w:ascii="Arial" w:hAnsi="Arial" w:cs="Arial"/>
          <w:sz w:val="20"/>
          <w:szCs w:val="20"/>
        </w:rPr>
        <w:t>, iscrizione Albo nazionale cooperative</w:t>
      </w:r>
    </w:p>
    <w:p w:rsidR="00E43BF0" w:rsidRPr="00BC56D8" w:rsidRDefault="00FF7998" w:rsidP="00E43BF0">
      <w:pPr>
        <w:numPr>
          <w:ilvl w:val="0"/>
          <w:numId w:val="11"/>
        </w:numPr>
        <w:spacing w:line="360" w:lineRule="exact"/>
        <w:ind w:left="1077" w:hanging="360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B.4 DATI RELATIVI ALL' IMPRESA AFFIDATARIA</w:t>
      </w:r>
    </w:p>
    <w:p w:rsidR="00E43BF0" w:rsidRPr="00BC56D8" w:rsidRDefault="00E43BF0" w:rsidP="00E43BF0">
      <w:pPr>
        <w:numPr>
          <w:ilvl w:val="0"/>
          <w:numId w:val="10"/>
        </w:numPr>
        <w:tabs>
          <w:tab w:val="left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-</w:t>
      </w:r>
      <w:r w:rsidRPr="00BC56D8">
        <w:rPr>
          <w:rFonts w:ascii="Arial" w:hAnsi="Arial" w:cs="Arial"/>
          <w:sz w:val="20"/>
          <w:szCs w:val="20"/>
        </w:rPr>
        <w:tab/>
        <w:t>Totale dipendenti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5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</w:t>
      </w:r>
      <w:r w:rsidRPr="00BC56D8">
        <w:rPr>
          <w:rFonts w:ascii="Arial" w:hAnsi="Arial" w:cs="Arial"/>
          <w:sz w:val="20"/>
          <w:szCs w:val="20"/>
        </w:rPr>
        <w:t xml:space="preserve"> 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left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Posizioni previdenziali: INPS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BC56D8">
        <w:rPr>
          <w:rFonts w:ascii="Arial" w:hAnsi="Arial" w:cs="Arial"/>
          <w:sz w:val="20"/>
          <w:szCs w:val="20"/>
        </w:rPr>
        <w:tab/>
        <w:t>INAIL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</w:p>
    <w:p w:rsidR="00B93872" w:rsidRPr="001B2D06" w:rsidRDefault="00B93872" w:rsidP="001B2D06">
      <w:pPr>
        <w:spacing w:line="360" w:lineRule="exact"/>
        <w:ind w:left="3969"/>
        <w:rPr>
          <w:rFonts w:ascii="Arial" w:hAnsi="Arial" w:cs="Arial"/>
          <w:sz w:val="20"/>
          <w:szCs w:val="20"/>
        </w:rPr>
      </w:pPr>
    </w:p>
    <w:sectPr w:rsidR="00B93872" w:rsidRPr="001B2D06" w:rsidSect="00E069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3402" w:right="1418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7C" w:rsidRDefault="007A7F7C">
      <w:r>
        <w:separator/>
      </w:r>
    </w:p>
  </w:endnote>
  <w:endnote w:type="continuationSeparator" w:id="0">
    <w:p w:rsidR="007A7F7C" w:rsidRDefault="007A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75" w:rsidRDefault="008851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75" w:rsidRDefault="0088517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75" w:rsidRDefault="00885175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pStyle w:val="Pidipa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80A" w:rsidRPr="00633A6D" w:rsidRDefault="00AB480A" w:rsidP="00AB480A">
    <w:pPr>
      <w:pStyle w:val="CM1"/>
      <w:spacing w:line="240" w:lineRule="atLeast"/>
      <w:jc w:val="center"/>
      <w:rPr>
        <w:rFonts w:ascii="Calibri" w:hAnsi="Calibri" w:cs="Calibri"/>
        <w:sz w:val="14"/>
        <w:szCs w:val="14"/>
      </w:rPr>
    </w:pPr>
    <w:r w:rsidRPr="00633A6D">
      <w:rPr>
        <w:rFonts w:ascii="Calibri" w:hAnsi="Calibri" w:cs="Calibri"/>
        <w:sz w:val="14"/>
        <w:szCs w:val="14"/>
      </w:rPr>
      <w:t>AFFIDAMENTO DEI SERVIZI POSTALI DI CORRISPONDENZA E SPEDIZIONE PACCHI PER GLI UFFICI REGIONALI. PROCEDURA NEGOZIATA SENZA PREVIA PUBBLICAZIONE DEL BANDO, AI SENSI DELL’ART. 36, COMMA 2, LETT. B), DEL D.LGS. 50/2016, TRAMITE LA PIATTAFORMA TELEMATICA DEL MEPA.</w:t>
    </w:r>
  </w:p>
  <w:p w:rsidR="00AB480A" w:rsidRPr="00633A6D" w:rsidRDefault="00AB480A" w:rsidP="00AB480A">
    <w:pPr>
      <w:widowControl w:val="0"/>
      <w:autoSpaceDE w:val="0"/>
      <w:autoSpaceDN w:val="0"/>
      <w:adjustRightInd w:val="0"/>
      <w:spacing w:line="240" w:lineRule="atLeast"/>
      <w:jc w:val="center"/>
      <w:rPr>
        <w:rFonts w:ascii="Calibri" w:hAnsi="Calibri" w:cs="Calibri"/>
        <w:sz w:val="14"/>
        <w:szCs w:val="14"/>
      </w:rPr>
    </w:pPr>
    <w:r w:rsidRPr="00633A6D">
      <w:rPr>
        <w:rFonts w:ascii="Calibri" w:hAnsi="Calibri" w:cs="Calibri"/>
        <w:sz w:val="14"/>
        <w:szCs w:val="14"/>
      </w:rPr>
      <w:t>LOTTO 1 CIG 8313568D55 - LOTTO 2 CIG 8313598619 - LOTTO 3 CIG 8313589EA9</w:t>
    </w:r>
  </w:p>
  <w:p w:rsidR="00AB480A" w:rsidRPr="008D348C" w:rsidRDefault="00AB480A" w:rsidP="00AB480A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 w:rsidRPr="00497133">
      <w:rPr>
        <w:rFonts w:ascii="Arial" w:hAnsi="Arial" w:cs="Arial"/>
        <w:color w:val="FFFFFF"/>
        <w:sz w:val="22"/>
        <w:szCs w:val="22"/>
      </w:rPr>
      <w:t xml:space="preserve">i attrezzature varie per </w:t>
    </w:r>
  </w:p>
  <w:p w:rsidR="00AB480A" w:rsidRPr="008D348C" w:rsidRDefault="00AB480A" w:rsidP="00AB480A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>
      <w:rPr>
        <w:rFonts w:ascii="Arial" w:hAnsi="Arial" w:cs="Arial"/>
        <w:bCs/>
        <w:sz w:val="14"/>
        <w:szCs w:val="14"/>
      </w:rPr>
      <w:t>Al</w:t>
    </w:r>
    <w:r w:rsidRPr="00803CA2">
      <w:rPr>
        <w:rFonts w:ascii="Arial" w:hAnsi="Arial" w:cs="Arial"/>
        <w:bCs/>
        <w:sz w:val="14"/>
        <w:szCs w:val="14"/>
      </w:rPr>
      <w:t xml:space="preserve">legato </w:t>
    </w:r>
    <w:r>
      <w:rPr>
        <w:rFonts w:ascii="Arial" w:hAnsi="Arial" w:cs="Arial"/>
        <w:bCs/>
        <w:sz w:val="14"/>
        <w:szCs w:val="14"/>
      </w:rPr>
      <w:t>3</w:t>
    </w:r>
    <w:r w:rsidRPr="00803CA2">
      <w:rPr>
        <w:rFonts w:ascii="Arial" w:hAnsi="Arial" w:cs="Arial"/>
        <w:bCs/>
        <w:sz w:val="14"/>
        <w:szCs w:val="14"/>
      </w:rPr>
      <w:t xml:space="preserve"> – Domanda di partecipazione </w:t>
    </w:r>
  </w:p>
  <w:p w:rsidR="006D11D7" w:rsidRPr="00A232C6" w:rsidRDefault="006D11D7" w:rsidP="00AB480A">
    <w:pPr>
      <w:pStyle w:val="Corpotesto"/>
      <w:widowControl w:val="0"/>
      <w:spacing w:after="0"/>
      <w:jc w:val="right"/>
      <w:rPr>
        <w:rFonts w:ascii="Futura Std Book" w:hAnsi="Futura Std Book" w:cs="Arial"/>
        <w:sz w:val="16"/>
        <w:szCs w:val="16"/>
      </w:rPr>
    </w:pPr>
    <w:r w:rsidRPr="00A232C6">
      <w:rPr>
        <w:rFonts w:ascii="Futura Std Book" w:hAnsi="Futura Std Book" w:cs="Arial"/>
        <w:sz w:val="16"/>
        <w:szCs w:val="16"/>
      </w:rPr>
      <w:t xml:space="preserve">Pagina </w:t>
    </w:r>
    <w:r w:rsidR="00FF7998" w:rsidRPr="00A232C6">
      <w:rPr>
        <w:rFonts w:ascii="Futura Std Book" w:hAnsi="Futura Std Book" w:cs="Arial"/>
        <w:sz w:val="16"/>
        <w:szCs w:val="16"/>
      </w:rPr>
      <w:fldChar w:fldCharType="begin"/>
    </w:r>
    <w:r w:rsidRPr="00A232C6">
      <w:rPr>
        <w:rFonts w:ascii="Futura Std Book" w:hAnsi="Futura Std Book" w:cs="Arial"/>
        <w:sz w:val="16"/>
        <w:szCs w:val="16"/>
      </w:rPr>
      <w:instrText xml:space="preserve"> PAGE </w:instrText>
    </w:r>
    <w:r w:rsidR="00FF7998" w:rsidRPr="00A232C6">
      <w:rPr>
        <w:rFonts w:ascii="Futura Std Book" w:hAnsi="Futura Std Book" w:cs="Arial"/>
        <w:sz w:val="16"/>
        <w:szCs w:val="16"/>
      </w:rPr>
      <w:fldChar w:fldCharType="separate"/>
    </w:r>
    <w:r w:rsidR="00DA3D8B">
      <w:rPr>
        <w:rFonts w:ascii="Futura Std Book" w:hAnsi="Futura Std Book" w:cs="Arial"/>
        <w:noProof/>
        <w:sz w:val="16"/>
        <w:szCs w:val="16"/>
      </w:rPr>
      <w:t>6</w:t>
    </w:r>
    <w:r w:rsidR="00FF7998" w:rsidRPr="00A232C6">
      <w:rPr>
        <w:rFonts w:ascii="Futura Std Book" w:hAnsi="Futura Std Book" w:cs="Arial"/>
        <w:sz w:val="16"/>
        <w:szCs w:val="16"/>
      </w:rPr>
      <w:fldChar w:fldCharType="end"/>
    </w:r>
    <w:r w:rsidRPr="00A232C6">
      <w:rPr>
        <w:rFonts w:ascii="Futura Std Book" w:hAnsi="Futura Std Book" w:cs="Arial"/>
        <w:sz w:val="16"/>
        <w:szCs w:val="16"/>
      </w:rPr>
      <w:t xml:space="preserve"> di </w:t>
    </w:r>
    <w:r w:rsidR="00FF7998" w:rsidRPr="00A232C6">
      <w:rPr>
        <w:rFonts w:ascii="Futura Std Book" w:hAnsi="Futura Std Book" w:cs="Arial"/>
        <w:sz w:val="16"/>
        <w:szCs w:val="16"/>
      </w:rPr>
      <w:fldChar w:fldCharType="begin"/>
    </w:r>
    <w:r w:rsidRPr="00A232C6">
      <w:rPr>
        <w:rFonts w:ascii="Futura Std Book" w:hAnsi="Futura Std Book" w:cs="Arial"/>
        <w:sz w:val="16"/>
        <w:szCs w:val="16"/>
      </w:rPr>
      <w:instrText xml:space="preserve"> NUMPAGES </w:instrText>
    </w:r>
    <w:r w:rsidR="00FF7998" w:rsidRPr="00A232C6">
      <w:rPr>
        <w:rFonts w:ascii="Futura Std Book" w:hAnsi="Futura Std Book" w:cs="Arial"/>
        <w:sz w:val="16"/>
        <w:szCs w:val="16"/>
      </w:rPr>
      <w:fldChar w:fldCharType="separate"/>
    </w:r>
    <w:r w:rsidR="00DA3D8B">
      <w:rPr>
        <w:rFonts w:ascii="Futura Std Book" w:hAnsi="Futura Std Book" w:cs="Arial"/>
        <w:noProof/>
        <w:sz w:val="16"/>
        <w:szCs w:val="16"/>
      </w:rPr>
      <w:t>6</w:t>
    </w:r>
    <w:r w:rsidR="00FF7998" w:rsidRPr="00A232C6">
      <w:rPr>
        <w:rFonts w:ascii="Futura Std Book" w:hAnsi="Futura Std Book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6D" w:rsidRPr="00633A6D" w:rsidRDefault="00497133" w:rsidP="00633A6D">
    <w:pPr>
      <w:pStyle w:val="CM1"/>
      <w:spacing w:line="240" w:lineRule="atLeast"/>
      <w:jc w:val="center"/>
      <w:rPr>
        <w:rFonts w:ascii="Calibri" w:hAnsi="Calibri" w:cs="Calibri"/>
        <w:sz w:val="14"/>
        <w:szCs w:val="14"/>
      </w:rPr>
    </w:pPr>
    <w:r w:rsidRPr="00497133">
      <w:rPr>
        <w:rFonts w:ascii="Arial" w:hAnsi="Arial" w:cs="Arial"/>
        <w:b/>
        <w:color w:val="FFFFFF"/>
        <w:sz w:val="22"/>
        <w:szCs w:val="22"/>
      </w:rPr>
      <w:t>de</w:t>
    </w:r>
    <w:r w:rsidRPr="00497133">
      <w:rPr>
        <w:rFonts w:ascii="Arial" w:hAnsi="Arial"/>
        <w:sz w:val="20"/>
      </w:rPr>
      <w:t xml:space="preserve"> </w:t>
    </w:r>
    <w:r w:rsidR="00633A6D" w:rsidRPr="00633A6D">
      <w:rPr>
        <w:rFonts w:ascii="Calibri" w:hAnsi="Calibri" w:cs="Calibri"/>
        <w:sz w:val="14"/>
        <w:szCs w:val="14"/>
      </w:rPr>
      <w:t>AFFIDAMENTO DEI SERVIZI POSTALI DI CORRISPONDENZA E SPEDIZIONE PACCHI PER GLI UFFICI REGIONALI. PROCEDURA NEGOZIATA SENZA PREVIA PUBBLICAZIONE DEL BANDO, AI SENSI DELL’ART. 36, COMMA 2, LETT. B), DEL D.LGS. 50/2016, TRAMITE LA PIATTAFORMA TELEMATICA DEL MEPA.</w:t>
    </w:r>
  </w:p>
  <w:p w:rsidR="00633A6D" w:rsidRPr="00633A6D" w:rsidRDefault="00633A6D" w:rsidP="00633A6D">
    <w:pPr>
      <w:widowControl w:val="0"/>
      <w:autoSpaceDE w:val="0"/>
      <w:autoSpaceDN w:val="0"/>
      <w:adjustRightInd w:val="0"/>
      <w:spacing w:line="240" w:lineRule="atLeast"/>
      <w:jc w:val="center"/>
      <w:rPr>
        <w:rFonts w:ascii="Calibri" w:hAnsi="Calibri" w:cs="Calibri"/>
        <w:sz w:val="14"/>
        <w:szCs w:val="14"/>
      </w:rPr>
    </w:pPr>
    <w:r w:rsidRPr="00633A6D">
      <w:rPr>
        <w:rFonts w:ascii="Calibri" w:hAnsi="Calibri" w:cs="Calibri"/>
        <w:sz w:val="14"/>
        <w:szCs w:val="14"/>
      </w:rPr>
      <w:t>LOTTO 1 CIG 8313568D55 - LOTTO 2 CIG 8313598619 - LOTTO 3 CIG 8313589EA9</w:t>
    </w:r>
  </w:p>
  <w:p w:rsidR="00B9412F" w:rsidRPr="008D348C" w:rsidRDefault="00497133" w:rsidP="00633A6D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 w:rsidRPr="00497133">
      <w:rPr>
        <w:rFonts w:ascii="Arial" w:hAnsi="Arial" w:cs="Arial"/>
        <w:color w:val="FFFFFF"/>
        <w:sz w:val="22"/>
        <w:szCs w:val="22"/>
      </w:rPr>
      <w:t xml:space="preserve">i attrezzature varie per </w:t>
    </w:r>
  </w:p>
  <w:p w:rsidR="006D11D7" w:rsidRPr="008D348C" w:rsidRDefault="00B9412F" w:rsidP="00885175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>
      <w:rPr>
        <w:rFonts w:ascii="Arial" w:hAnsi="Arial" w:cs="Arial"/>
        <w:bCs/>
        <w:sz w:val="14"/>
        <w:szCs w:val="14"/>
      </w:rPr>
      <w:t>Al</w:t>
    </w:r>
    <w:r w:rsidR="006D11D7" w:rsidRPr="00803CA2">
      <w:rPr>
        <w:rFonts w:ascii="Arial" w:hAnsi="Arial" w:cs="Arial"/>
        <w:bCs/>
        <w:sz w:val="14"/>
        <w:szCs w:val="14"/>
      </w:rPr>
      <w:t xml:space="preserve">legato </w:t>
    </w:r>
    <w:r w:rsidR="00633A6D">
      <w:rPr>
        <w:rFonts w:ascii="Arial" w:hAnsi="Arial" w:cs="Arial"/>
        <w:bCs/>
        <w:sz w:val="14"/>
        <w:szCs w:val="14"/>
      </w:rPr>
      <w:t>3</w:t>
    </w:r>
    <w:r w:rsidR="006D11D7" w:rsidRPr="00803CA2">
      <w:rPr>
        <w:rFonts w:ascii="Arial" w:hAnsi="Arial" w:cs="Arial"/>
        <w:bCs/>
        <w:sz w:val="14"/>
        <w:szCs w:val="14"/>
      </w:rPr>
      <w:t xml:space="preserve"> – Domanda </w:t>
    </w:r>
    <w:r w:rsidR="00803CA2" w:rsidRPr="00803CA2">
      <w:rPr>
        <w:rFonts w:ascii="Arial" w:hAnsi="Arial" w:cs="Arial"/>
        <w:bCs/>
        <w:sz w:val="14"/>
        <w:szCs w:val="14"/>
      </w:rPr>
      <w:t xml:space="preserve">di partecipazione </w:t>
    </w:r>
  </w:p>
  <w:p w:rsidR="006D11D7" w:rsidRPr="00B13EBB" w:rsidRDefault="006D11D7" w:rsidP="00633A6D">
    <w:pPr>
      <w:pStyle w:val="Corpotesto"/>
      <w:widowControl w:val="0"/>
      <w:spacing w:after="0"/>
      <w:jc w:val="right"/>
      <w:rPr>
        <w:rFonts w:ascii="Arial" w:hAnsi="Arial" w:cs="Arial"/>
        <w:bCs/>
        <w:sz w:val="14"/>
        <w:szCs w:val="14"/>
      </w:rPr>
    </w:pPr>
    <w:r w:rsidRPr="00B13EBB">
      <w:rPr>
        <w:rFonts w:ascii="Arial" w:hAnsi="Arial" w:cs="Arial"/>
        <w:bCs/>
        <w:sz w:val="14"/>
        <w:szCs w:val="14"/>
      </w:rPr>
      <w:t xml:space="preserve">Pagina </w:t>
    </w:r>
    <w:r w:rsidR="00FF7998" w:rsidRPr="00B13EBB">
      <w:rPr>
        <w:rFonts w:ascii="Arial" w:hAnsi="Arial" w:cs="Arial"/>
        <w:bCs/>
        <w:sz w:val="14"/>
        <w:szCs w:val="14"/>
      </w:rPr>
      <w:fldChar w:fldCharType="begin"/>
    </w:r>
    <w:r w:rsidRPr="00B13EBB">
      <w:rPr>
        <w:rFonts w:ascii="Arial" w:hAnsi="Arial" w:cs="Arial"/>
        <w:bCs/>
        <w:sz w:val="14"/>
        <w:szCs w:val="14"/>
      </w:rPr>
      <w:instrText xml:space="preserve"> PAGE </w:instrText>
    </w:r>
    <w:r w:rsidR="00FF7998" w:rsidRPr="00B13EBB">
      <w:rPr>
        <w:rFonts w:ascii="Arial" w:hAnsi="Arial" w:cs="Arial"/>
        <w:bCs/>
        <w:sz w:val="14"/>
        <w:szCs w:val="14"/>
      </w:rPr>
      <w:fldChar w:fldCharType="separate"/>
    </w:r>
    <w:r w:rsidR="00DA3D8B">
      <w:rPr>
        <w:rFonts w:ascii="Arial" w:hAnsi="Arial" w:cs="Arial"/>
        <w:bCs/>
        <w:noProof/>
        <w:sz w:val="14"/>
        <w:szCs w:val="14"/>
      </w:rPr>
      <w:t>2</w:t>
    </w:r>
    <w:r w:rsidR="00FF7998" w:rsidRPr="00B13EBB">
      <w:rPr>
        <w:rFonts w:ascii="Arial" w:hAnsi="Arial" w:cs="Arial"/>
        <w:bCs/>
        <w:sz w:val="14"/>
        <w:szCs w:val="14"/>
      </w:rPr>
      <w:fldChar w:fldCharType="end"/>
    </w:r>
    <w:r w:rsidRPr="00B13EBB">
      <w:rPr>
        <w:rFonts w:ascii="Arial" w:hAnsi="Arial" w:cs="Arial"/>
        <w:bCs/>
        <w:sz w:val="14"/>
        <w:szCs w:val="14"/>
      </w:rPr>
      <w:t xml:space="preserve"> di </w:t>
    </w:r>
    <w:r w:rsidR="00FF7998" w:rsidRPr="00B13EBB">
      <w:rPr>
        <w:rFonts w:ascii="Arial" w:hAnsi="Arial" w:cs="Arial"/>
        <w:bCs/>
        <w:sz w:val="14"/>
        <w:szCs w:val="14"/>
      </w:rPr>
      <w:fldChar w:fldCharType="begin"/>
    </w:r>
    <w:r w:rsidRPr="00B13EBB">
      <w:rPr>
        <w:rFonts w:ascii="Arial" w:hAnsi="Arial" w:cs="Arial"/>
        <w:bCs/>
        <w:sz w:val="14"/>
        <w:szCs w:val="14"/>
      </w:rPr>
      <w:instrText xml:space="preserve"> NUMPAGES </w:instrText>
    </w:r>
    <w:r w:rsidR="00FF7998" w:rsidRPr="00B13EBB">
      <w:rPr>
        <w:rFonts w:ascii="Arial" w:hAnsi="Arial" w:cs="Arial"/>
        <w:bCs/>
        <w:sz w:val="14"/>
        <w:szCs w:val="14"/>
      </w:rPr>
      <w:fldChar w:fldCharType="separate"/>
    </w:r>
    <w:r w:rsidR="00DA3D8B">
      <w:rPr>
        <w:rFonts w:ascii="Arial" w:hAnsi="Arial" w:cs="Arial"/>
        <w:bCs/>
        <w:noProof/>
        <w:sz w:val="14"/>
        <w:szCs w:val="14"/>
      </w:rPr>
      <w:t>6</w:t>
    </w:r>
    <w:r w:rsidR="00FF7998" w:rsidRPr="00B13EBB">
      <w:rPr>
        <w:rFonts w:ascii="Arial" w:hAnsi="Arial" w:cs="Arial"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7C" w:rsidRDefault="007A7F7C">
      <w:r>
        <w:separator/>
      </w:r>
    </w:p>
  </w:footnote>
  <w:footnote w:type="continuationSeparator" w:id="0">
    <w:p w:rsidR="007A7F7C" w:rsidRDefault="007A7F7C">
      <w:r>
        <w:continuationSeparator/>
      </w:r>
    </w:p>
  </w:footnote>
  <w:footnote w:id="1">
    <w:p w:rsidR="006D11D7" w:rsidRPr="00D17AE0" w:rsidRDefault="006D11D7" w:rsidP="00DD43C6">
      <w:pPr>
        <w:pStyle w:val="Testonotaapidipagina"/>
        <w:rPr>
          <w:rFonts w:ascii="Arial" w:hAnsi="Arial" w:cs="Arial"/>
          <w:sz w:val="18"/>
          <w:szCs w:val="18"/>
        </w:rPr>
      </w:pPr>
      <w:r w:rsidRPr="00D17AE0">
        <w:rPr>
          <w:rStyle w:val="Rimandonotaapidipagina"/>
          <w:rFonts w:ascii="Arial" w:hAnsi="Arial" w:cs="Arial"/>
          <w:sz w:val="18"/>
          <w:szCs w:val="18"/>
        </w:rPr>
        <w:footnoteRef/>
      </w:r>
      <w:r w:rsidRPr="00D17AE0">
        <w:rPr>
          <w:rFonts w:ascii="Arial" w:hAnsi="Arial" w:cs="Arial"/>
          <w:sz w:val="18"/>
          <w:szCs w:val="18"/>
        </w:rPr>
        <w:t xml:space="preserve"> Il presente documento firmato </w:t>
      </w:r>
      <w:r>
        <w:rPr>
          <w:rFonts w:ascii="Arial" w:hAnsi="Arial" w:cs="Arial"/>
          <w:sz w:val="18"/>
          <w:szCs w:val="18"/>
        </w:rPr>
        <w:t xml:space="preserve">digitalmente a pena d’esclusione, </w:t>
      </w:r>
      <w:r w:rsidRPr="00D17AE0">
        <w:rPr>
          <w:rFonts w:ascii="Arial" w:hAnsi="Arial" w:cs="Arial"/>
          <w:sz w:val="18"/>
          <w:szCs w:val="18"/>
        </w:rPr>
        <w:t>deve essere accompagnat</w:t>
      </w:r>
      <w:r>
        <w:rPr>
          <w:rFonts w:ascii="Arial" w:hAnsi="Arial" w:cs="Arial"/>
          <w:sz w:val="18"/>
          <w:szCs w:val="18"/>
        </w:rPr>
        <w:t>o</w:t>
      </w:r>
      <w:r w:rsidRPr="00D17AE0">
        <w:rPr>
          <w:rFonts w:ascii="Arial" w:hAnsi="Arial" w:cs="Arial"/>
          <w:sz w:val="18"/>
          <w:szCs w:val="18"/>
        </w:rPr>
        <w:t xml:space="preserve"> dalla copia di un documento di identità (in corso di validità) del dichiarante</w:t>
      </w:r>
    </w:p>
  </w:footnote>
  <w:footnote w:id="2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3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 dati sono riferiti al Consorzio nel suo complesso</w:t>
      </w:r>
    </w:p>
  </w:footnote>
  <w:footnote w:id="4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Vedi nota precedente</w:t>
      </w:r>
    </w:p>
  </w:footnote>
  <w:footnote w:id="5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Indicare il numero complessivo dei dipendenti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75" w:rsidRDefault="0088517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Pr="00AA0085" w:rsidRDefault="006D11D7" w:rsidP="00A232C6">
    <w:pPr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>
          <wp:extent cx="2630805" cy="1087120"/>
          <wp:effectExtent l="19050" t="0" r="0" b="0"/>
          <wp:docPr id="1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0805" cy="1087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914903" w:rsidRDefault="006D11D7" w:rsidP="00A232C6">
    <w:pPr>
      <w:pStyle w:val="DGServp1"/>
      <w:spacing w:before="480"/>
      <w:rPr>
        <w:rFonts w:ascii="Arial" w:hAnsi="Arial" w:cs="Arial"/>
        <w:szCs w:val="18"/>
      </w:rPr>
    </w:pPr>
    <w:r w:rsidRPr="00914903">
      <w:rPr>
        <w:rFonts w:ascii="Arial" w:hAnsi="Arial" w:cs="Arial"/>
        <w:szCs w:val="18"/>
      </w:rPr>
      <w:t>Direzione generale</w:t>
    </w:r>
    <w:r>
      <w:rPr>
        <w:rFonts w:ascii="Arial" w:hAnsi="Arial" w:cs="Arial"/>
        <w:szCs w:val="18"/>
      </w:rPr>
      <w:t xml:space="preserve"> enti locali e f</w:t>
    </w:r>
    <w:r w:rsidRPr="00914903">
      <w:rPr>
        <w:rFonts w:ascii="Arial" w:hAnsi="Arial" w:cs="Arial"/>
        <w:szCs w:val="18"/>
      </w:rPr>
      <w:t>inanze</w:t>
    </w:r>
  </w:p>
  <w:p w:rsidR="006D11D7" w:rsidRPr="006E4DCA" w:rsidRDefault="006D11D7" w:rsidP="00A232C6">
    <w:pPr>
      <w:pStyle w:val="DGServp1"/>
      <w:rPr>
        <w:rFonts w:ascii="Arial" w:hAnsi="Arial" w:cs="Arial"/>
        <w:szCs w:val="18"/>
      </w:rPr>
    </w:pPr>
    <w:r>
      <w:rPr>
        <w:rFonts w:ascii="Arial" w:hAnsi="Arial" w:cs="Arial"/>
        <w:szCs w:val="18"/>
      </w:rPr>
      <w:t xml:space="preserve">Servizio </w:t>
    </w:r>
    <w:r w:rsidR="006E4DCA" w:rsidRPr="006E4DCA">
      <w:rPr>
        <w:rFonts w:ascii="Arial" w:hAnsi="Arial" w:cs="Arial"/>
        <w:szCs w:val="18"/>
      </w:rPr>
      <w:t>Gestione contratti di funzionamento uffici regionali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jc w:val="center"/>
    </w:pPr>
    <w:r>
      <w:rPr>
        <w:rFonts w:ascii="Futura" w:hAnsi="Futura"/>
        <w:noProof/>
      </w:rPr>
      <w:drawing>
        <wp:inline distT="0" distB="0" distL="0" distR="0">
          <wp:extent cx="2398395" cy="897255"/>
          <wp:effectExtent l="19050" t="0" r="1905" b="0"/>
          <wp:docPr id="13" name="Immagine 1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stemm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395" cy="897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Default="006D11D7">
    <w:pPr>
      <w:pStyle w:val="Assesstop1"/>
      <w:spacing w:before="200"/>
    </w:pPr>
    <w:r>
      <w:t>ASSESSORATO DEGLI ENTI LOCALI, FINANZE ED URBANISTICA</w:t>
    </w:r>
  </w:p>
  <w:p w:rsidR="006D11D7" w:rsidRDefault="006D11D7">
    <w:pPr>
      <w:pStyle w:val="DGServp1"/>
    </w:pPr>
    <w:r>
      <w:t>Direzione generale enti locali e finanze</w:t>
    </w:r>
  </w:p>
  <w:p w:rsidR="006D11D7" w:rsidRDefault="006D11D7">
    <w:pPr>
      <w:pStyle w:val="DGServp1"/>
    </w:pPr>
    <w:r>
      <w:t>Servizio provveditorato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 w:rsidP="00A232C6">
    <w:pPr>
      <w:jc w:val="center"/>
    </w:pPr>
    <w:r>
      <w:rPr>
        <w:noProof/>
      </w:rPr>
      <w:drawing>
        <wp:inline distT="0" distB="0" distL="0" distR="0">
          <wp:extent cx="2165350" cy="836930"/>
          <wp:effectExtent l="19050" t="0" r="6350" b="0"/>
          <wp:docPr id="4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836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6A2655" w:rsidRDefault="006D11D7" w:rsidP="00A232C6">
    <w:pPr>
      <w:pStyle w:val="DGServp2"/>
      <w:spacing w:before="480"/>
      <w:rPr>
        <w:rFonts w:ascii="Arial" w:hAnsi="Arial" w:cs="Arial"/>
        <w:sz w:val="18"/>
        <w:szCs w:val="18"/>
      </w:rPr>
    </w:pPr>
    <w:r w:rsidRPr="006A2655">
      <w:rPr>
        <w:rFonts w:ascii="Arial" w:hAnsi="Arial" w:cs="Arial"/>
        <w:sz w:val="18"/>
        <w:szCs w:val="18"/>
      </w:rPr>
      <w:t>Direzione generale</w:t>
    </w:r>
    <w:r>
      <w:rPr>
        <w:rFonts w:ascii="Arial" w:hAnsi="Arial" w:cs="Arial"/>
        <w:sz w:val="18"/>
        <w:szCs w:val="18"/>
      </w:rPr>
      <w:t xml:space="preserve"> enti locali e f</w:t>
    </w:r>
    <w:r w:rsidRPr="006A2655">
      <w:rPr>
        <w:rFonts w:ascii="Arial" w:hAnsi="Arial" w:cs="Arial"/>
        <w:sz w:val="18"/>
        <w:szCs w:val="18"/>
      </w:rPr>
      <w:t>inanze</w:t>
    </w:r>
  </w:p>
  <w:p w:rsidR="006D11D7" w:rsidRPr="006A2655" w:rsidRDefault="006D11D7" w:rsidP="00A232C6">
    <w:pPr>
      <w:pStyle w:val="DGServp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Servizio </w:t>
    </w:r>
    <w:r w:rsidR="006E4DCA" w:rsidRPr="006E4DCA">
      <w:rPr>
        <w:rFonts w:ascii="Arial" w:hAnsi="Arial" w:cs="Arial"/>
        <w:sz w:val="18"/>
        <w:szCs w:val="18"/>
      </w:rPr>
      <w:t>Gestione contratti di funzionamento uffici regionali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 w:rsidP="00A232C6">
    <w:pPr>
      <w:jc w:val="center"/>
    </w:pPr>
    <w:r>
      <w:rPr>
        <w:noProof/>
      </w:rPr>
      <w:drawing>
        <wp:inline distT="0" distB="0" distL="0" distR="0">
          <wp:extent cx="2165350" cy="836930"/>
          <wp:effectExtent l="19050" t="0" r="6350" b="0"/>
          <wp:docPr id="2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836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6A2655" w:rsidRDefault="006D11D7" w:rsidP="00A232C6">
    <w:pPr>
      <w:pStyle w:val="DGServp2"/>
      <w:spacing w:before="480"/>
      <w:rPr>
        <w:rFonts w:ascii="Arial" w:hAnsi="Arial" w:cs="Arial"/>
        <w:sz w:val="18"/>
        <w:szCs w:val="18"/>
      </w:rPr>
    </w:pPr>
    <w:r w:rsidRPr="006A2655">
      <w:rPr>
        <w:rFonts w:ascii="Arial" w:hAnsi="Arial" w:cs="Arial"/>
        <w:sz w:val="18"/>
        <w:szCs w:val="18"/>
      </w:rPr>
      <w:t>Direzione generale</w:t>
    </w:r>
    <w:r>
      <w:rPr>
        <w:rFonts w:ascii="Arial" w:hAnsi="Arial" w:cs="Arial"/>
        <w:sz w:val="18"/>
        <w:szCs w:val="18"/>
      </w:rPr>
      <w:t xml:space="preserve"> enti locali e f</w:t>
    </w:r>
    <w:r w:rsidRPr="006A2655">
      <w:rPr>
        <w:rFonts w:ascii="Arial" w:hAnsi="Arial" w:cs="Arial"/>
        <w:sz w:val="18"/>
        <w:szCs w:val="18"/>
      </w:rPr>
      <w:t>inanze</w:t>
    </w:r>
  </w:p>
  <w:p w:rsidR="006D11D7" w:rsidRPr="006A2655" w:rsidRDefault="006D11D7" w:rsidP="00A232C6">
    <w:pPr>
      <w:pStyle w:val="DGServp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Servizio </w:t>
    </w:r>
    <w:r w:rsidR="006E4DCA" w:rsidRPr="006E4DCA">
      <w:rPr>
        <w:rFonts w:ascii="Arial" w:hAnsi="Arial" w:cs="Arial"/>
        <w:sz w:val="18"/>
        <w:szCs w:val="18"/>
      </w:rPr>
      <w:t>Gestione contratti di funzionamento uffici regionali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FFFFFF1D"/>
    <w:multiLevelType w:val="multilevel"/>
    <w:tmpl w:val="3858E9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4766C8"/>
    <w:multiLevelType w:val="hybridMultilevel"/>
    <w:tmpl w:val="F970D364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41D4945"/>
    <w:multiLevelType w:val="hybridMultilevel"/>
    <w:tmpl w:val="17E896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CCD3A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254BB"/>
    <w:multiLevelType w:val="hybridMultilevel"/>
    <w:tmpl w:val="9E9414CC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76656EC"/>
    <w:multiLevelType w:val="hybridMultilevel"/>
    <w:tmpl w:val="F65485D4"/>
    <w:lvl w:ilvl="0" w:tplc="BC50030E">
      <w:start w:val="1"/>
      <w:numFmt w:val="bullet"/>
      <w:pStyle w:val="Destinatari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97C629C"/>
    <w:multiLevelType w:val="hybridMultilevel"/>
    <w:tmpl w:val="E0967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31396"/>
    <w:multiLevelType w:val="hybridMultilevel"/>
    <w:tmpl w:val="89EA6D22"/>
    <w:name w:val="WW8Num9"/>
    <w:lvl w:ilvl="0" w:tplc="BA365796">
      <w:start w:val="1"/>
      <w:numFmt w:val="decimal"/>
      <w:lvlText w:val="%1)"/>
      <w:lvlJc w:val="left"/>
      <w:pPr>
        <w:ind w:left="142" w:firstLine="0"/>
      </w:pPr>
      <w:rPr>
        <w:rFonts w:ascii="Arial" w:hAnsi="Arial" w:cs="Arial" w:hint="default"/>
        <w:sz w:val="20"/>
        <w:szCs w:val="20"/>
      </w:rPr>
    </w:lvl>
    <w:lvl w:ilvl="1" w:tplc="FFFFFFFF">
      <w:numFmt w:val="bullet"/>
      <w:lvlText w:val=""/>
      <w:lvlJc w:val="left"/>
      <w:pPr>
        <w:ind w:left="1211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none"/>
      <w:lvlRestart w:val="2"/>
      <w:lvlText w:val="1.1.1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9">
    <w:nsid w:val="1C2F73D3"/>
    <w:multiLevelType w:val="hybridMultilevel"/>
    <w:tmpl w:val="46B4ED64"/>
    <w:lvl w:ilvl="0" w:tplc="3B7093E4">
      <w:start w:val="1"/>
      <w:numFmt w:val="decimal"/>
      <w:pStyle w:val="tit1"/>
      <w:lvlText w:val="%1)"/>
      <w:lvlJc w:val="left"/>
      <w:pPr>
        <w:tabs>
          <w:tab w:val="num" w:pos="567"/>
        </w:tabs>
        <w:ind w:left="567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10">
    <w:nsid w:val="21F02756"/>
    <w:multiLevelType w:val="hybridMultilevel"/>
    <w:tmpl w:val="74288DC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E580F26"/>
    <w:multiLevelType w:val="hybridMultilevel"/>
    <w:tmpl w:val="3A7890AC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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AC0443"/>
    <w:multiLevelType w:val="hybridMultilevel"/>
    <w:tmpl w:val="CF187C1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DFCAD0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96248"/>
    <w:multiLevelType w:val="hybridMultilevel"/>
    <w:tmpl w:val="60063970"/>
    <w:lvl w:ilvl="0" w:tplc="CCC069F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0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05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9F632A"/>
    <w:multiLevelType w:val="hybridMultilevel"/>
    <w:tmpl w:val="9B4AF9DC"/>
    <w:lvl w:ilvl="0" w:tplc="35426D0E">
      <w:start w:val="1"/>
      <w:numFmt w:val="lowerLetter"/>
      <w:pStyle w:val="Elencolettera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47485"/>
    <w:multiLevelType w:val="hybridMultilevel"/>
    <w:tmpl w:val="C998692E"/>
    <w:lvl w:ilvl="0" w:tplc="0410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bullet"/>
      <w:pStyle w:val="Puntoelenco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22F3CDC"/>
    <w:multiLevelType w:val="hybridMultilevel"/>
    <w:tmpl w:val="10B2D39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5FC22BD"/>
    <w:multiLevelType w:val="hybridMultilevel"/>
    <w:tmpl w:val="55306980"/>
    <w:lvl w:ilvl="0" w:tplc="CEDA37C2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AD0CAD"/>
    <w:multiLevelType w:val="hybridMultilevel"/>
    <w:tmpl w:val="11E4ACC6"/>
    <w:lvl w:ilvl="0" w:tplc="6150D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02839"/>
    <w:multiLevelType w:val="hybridMultilevel"/>
    <w:tmpl w:val="A28EC0EE"/>
    <w:lvl w:ilvl="0" w:tplc="04100001">
      <w:start w:val="1"/>
      <w:numFmt w:val="bullet"/>
      <w:lvlText w:val=""/>
      <w:lvlJc w:val="left"/>
      <w:pPr>
        <w:ind w:left="1026" w:hanging="60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5415350"/>
    <w:multiLevelType w:val="hybridMultilevel"/>
    <w:tmpl w:val="AAD6456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65757A2"/>
    <w:multiLevelType w:val="hybridMultilevel"/>
    <w:tmpl w:val="42763B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B3A13"/>
    <w:multiLevelType w:val="hybridMultilevel"/>
    <w:tmpl w:val="4ABA200C"/>
    <w:lvl w:ilvl="0" w:tplc="5672BE4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7E3CB0"/>
    <w:multiLevelType w:val="hybridMultilevel"/>
    <w:tmpl w:val="F71A623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15"/>
  </w:num>
  <w:num w:numId="5">
    <w:abstractNumId w:val="9"/>
  </w:num>
  <w:num w:numId="6">
    <w:abstractNumId w:val="27"/>
  </w:num>
  <w:num w:numId="7">
    <w:abstractNumId w:val="4"/>
  </w:num>
  <w:num w:numId="8">
    <w:abstractNumId w:val="13"/>
  </w:num>
  <w:num w:numId="9">
    <w:abstractNumId w:val="16"/>
  </w:num>
  <w:num w:numId="10">
    <w:abstractNumId w:val="26"/>
  </w:num>
  <w:num w:numId="11">
    <w:abstractNumId w:val="0"/>
  </w:num>
  <w:num w:numId="12">
    <w:abstractNumId w:val="22"/>
  </w:num>
  <w:num w:numId="13">
    <w:abstractNumId w:val="14"/>
  </w:num>
  <w:num w:numId="14">
    <w:abstractNumId w:val="25"/>
  </w:num>
  <w:num w:numId="15">
    <w:abstractNumId w:val="10"/>
  </w:num>
  <w:num w:numId="16">
    <w:abstractNumId w:val="12"/>
  </w:num>
  <w:num w:numId="17">
    <w:abstractNumId w:val="23"/>
  </w:num>
  <w:num w:numId="18">
    <w:abstractNumId w:val="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8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24"/>
  </w:num>
  <w:num w:numId="31">
    <w:abstractNumId w:val="27"/>
  </w:num>
  <w:num w:numId="32">
    <w:abstractNumId w:val="11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21"/>
  </w:num>
  <w:num w:numId="39">
    <w:abstractNumId w:val="27"/>
  </w:num>
  <w:num w:numId="40">
    <w:abstractNumId w:val="17"/>
  </w:num>
  <w:num w:numId="4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F3"/>
    <w:rsid w:val="00005593"/>
    <w:rsid w:val="00007063"/>
    <w:rsid w:val="000118C3"/>
    <w:rsid w:val="00011F04"/>
    <w:rsid w:val="00014668"/>
    <w:rsid w:val="00030924"/>
    <w:rsid w:val="00034BD8"/>
    <w:rsid w:val="000359E5"/>
    <w:rsid w:val="0004139E"/>
    <w:rsid w:val="000451F9"/>
    <w:rsid w:val="0005043D"/>
    <w:rsid w:val="000608A9"/>
    <w:rsid w:val="00061CCC"/>
    <w:rsid w:val="000664C7"/>
    <w:rsid w:val="00067BD4"/>
    <w:rsid w:val="00071712"/>
    <w:rsid w:val="00075A17"/>
    <w:rsid w:val="00095B23"/>
    <w:rsid w:val="00096045"/>
    <w:rsid w:val="000B757C"/>
    <w:rsid w:val="000C08A9"/>
    <w:rsid w:val="000E5B4E"/>
    <w:rsid w:val="0010149C"/>
    <w:rsid w:val="00107712"/>
    <w:rsid w:val="00107F11"/>
    <w:rsid w:val="00112CF7"/>
    <w:rsid w:val="00114F9F"/>
    <w:rsid w:val="001163E4"/>
    <w:rsid w:val="0011692A"/>
    <w:rsid w:val="00121E6E"/>
    <w:rsid w:val="00124D3B"/>
    <w:rsid w:val="00131ED0"/>
    <w:rsid w:val="00132643"/>
    <w:rsid w:val="00160569"/>
    <w:rsid w:val="00160745"/>
    <w:rsid w:val="0016117E"/>
    <w:rsid w:val="00161FFA"/>
    <w:rsid w:val="00163309"/>
    <w:rsid w:val="0016367D"/>
    <w:rsid w:val="001768E8"/>
    <w:rsid w:val="00184D56"/>
    <w:rsid w:val="00193EFF"/>
    <w:rsid w:val="00195533"/>
    <w:rsid w:val="00196A9E"/>
    <w:rsid w:val="001B2D06"/>
    <w:rsid w:val="001B7F84"/>
    <w:rsid w:val="001C55A2"/>
    <w:rsid w:val="001C7BDD"/>
    <w:rsid w:val="001D2842"/>
    <w:rsid w:val="001E5054"/>
    <w:rsid w:val="0020255D"/>
    <w:rsid w:val="002229F6"/>
    <w:rsid w:val="002366B2"/>
    <w:rsid w:val="002370BE"/>
    <w:rsid w:val="0024258A"/>
    <w:rsid w:val="002504AA"/>
    <w:rsid w:val="0026196E"/>
    <w:rsid w:val="00262BD4"/>
    <w:rsid w:val="0027053E"/>
    <w:rsid w:val="002819D8"/>
    <w:rsid w:val="00286821"/>
    <w:rsid w:val="00287A84"/>
    <w:rsid w:val="00287F36"/>
    <w:rsid w:val="00295429"/>
    <w:rsid w:val="00295B1F"/>
    <w:rsid w:val="00296DF3"/>
    <w:rsid w:val="00297D31"/>
    <w:rsid w:val="002D637E"/>
    <w:rsid w:val="002E2F6A"/>
    <w:rsid w:val="002E3CE1"/>
    <w:rsid w:val="002F2735"/>
    <w:rsid w:val="002F5688"/>
    <w:rsid w:val="00315577"/>
    <w:rsid w:val="00323358"/>
    <w:rsid w:val="00323C27"/>
    <w:rsid w:val="003317A2"/>
    <w:rsid w:val="0033233D"/>
    <w:rsid w:val="00335B08"/>
    <w:rsid w:val="00341369"/>
    <w:rsid w:val="003439EC"/>
    <w:rsid w:val="00350E60"/>
    <w:rsid w:val="00354A97"/>
    <w:rsid w:val="00355251"/>
    <w:rsid w:val="003648C9"/>
    <w:rsid w:val="00365B75"/>
    <w:rsid w:val="003838A8"/>
    <w:rsid w:val="003B2E3B"/>
    <w:rsid w:val="003B37B0"/>
    <w:rsid w:val="003B3BFA"/>
    <w:rsid w:val="003B6E0B"/>
    <w:rsid w:val="003C1DEA"/>
    <w:rsid w:val="003D1E0D"/>
    <w:rsid w:val="003F1924"/>
    <w:rsid w:val="003F1CAC"/>
    <w:rsid w:val="003F2D80"/>
    <w:rsid w:val="003F52E1"/>
    <w:rsid w:val="003F5DC9"/>
    <w:rsid w:val="00400093"/>
    <w:rsid w:val="00401999"/>
    <w:rsid w:val="00410FD8"/>
    <w:rsid w:val="00421653"/>
    <w:rsid w:val="00424DC7"/>
    <w:rsid w:val="0043438D"/>
    <w:rsid w:val="00436868"/>
    <w:rsid w:val="0043714A"/>
    <w:rsid w:val="004428E6"/>
    <w:rsid w:val="00444B32"/>
    <w:rsid w:val="00451E3C"/>
    <w:rsid w:val="00453579"/>
    <w:rsid w:val="0045587B"/>
    <w:rsid w:val="004624A3"/>
    <w:rsid w:val="00465785"/>
    <w:rsid w:val="0046700C"/>
    <w:rsid w:val="00467CED"/>
    <w:rsid w:val="0047233C"/>
    <w:rsid w:val="00475D25"/>
    <w:rsid w:val="00483662"/>
    <w:rsid w:val="00484445"/>
    <w:rsid w:val="004859BF"/>
    <w:rsid w:val="00486A14"/>
    <w:rsid w:val="004874C6"/>
    <w:rsid w:val="0049626B"/>
    <w:rsid w:val="0049635F"/>
    <w:rsid w:val="00497133"/>
    <w:rsid w:val="004A054C"/>
    <w:rsid w:val="004A0A17"/>
    <w:rsid w:val="004A1266"/>
    <w:rsid w:val="004A21C7"/>
    <w:rsid w:val="004D342B"/>
    <w:rsid w:val="004E67CC"/>
    <w:rsid w:val="004E6C59"/>
    <w:rsid w:val="005052FF"/>
    <w:rsid w:val="00512352"/>
    <w:rsid w:val="00515125"/>
    <w:rsid w:val="00527525"/>
    <w:rsid w:val="0053162D"/>
    <w:rsid w:val="005350D6"/>
    <w:rsid w:val="00541036"/>
    <w:rsid w:val="005470BF"/>
    <w:rsid w:val="005527B7"/>
    <w:rsid w:val="005625EA"/>
    <w:rsid w:val="005667BB"/>
    <w:rsid w:val="00567A70"/>
    <w:rsid w:val="0057261F"/>
    <w:rsid w:val="00572CBC"/>
    <w:rsid w:val="005738D5"/>
    <w:rsid w:val="00574324"/>
    <w:rsid w:val="00576130"/>
    <w:rsid w:val="005A1BCA"/>
    <w:rsid w:val="005A5E80"/>
    <w:rsid w:val="005B117D"/>
    <w:rsid w:val="005C3300"/>
    <w:rsid w:val="005D24AC"/>
    <w:rsid w:val="005E3534"/>
    <w:rsid w:val="005F3E6D"/>
    <w:rsid w:val="005F750D"/>
    <w:rsid w:val="00600AEC"/>
    <w:rsid w:val="00611A1F"/>
    <w:rsid w:val="00613EBA"/>
    <w:rsid w:val="006162F3"/>
    <w:rsid w:val="00633A6D"/>
    <w:rsid w:val="0063663C"/>
    <w:rsid w:val="006378EA"/>
    <w:rsid w:val="00642FA4"/>
    <w:rsid w:val="00656E7A"/>
    <w:rsid w:val="00666487"/>
    <w:rsid w:val="0066708B"/>
    <w:rsid w:val="00674B45"/>
    <w:rsid w:val="0068503A"/>
    <w:rsid w:val="00695ABA"/>
    <w:rsid w:val="006A2655"/>
    <w:rsid w:val="006A2E6B"/>
    <w:rsid w:val="006A4C21"/>
    <w:rsid w:val="006B2421"/>
    <w:rsid w:val="006B458A"/>
    <w:rsid w:val="006B6C8C"/>
    <w:rsid w:val="006D11D7"/>
    <w:rsid w:val="006D34CB"/>
    <w:rsid w:val="006D77FE"/>
    <w:rsid w:val="006E4DCA"/>
    <w:rsid w:val="006F02B6"/>
    <w:rsid w:val="006F040A"/>
    <w:rsid w:val="006F0728"/>
    <w:rsid w:val="006F229E"/>
    <w:rsid w:val="00701852"/>
    <w:rsid w:val="00704B76"/>
    <w:rsid w:val="00704E7D"/>
    <w:rsid w:val="00706C68"/>
    <w:rsid w:val="0071158B"/>
    <w:rsid w:val="0071788F"/>
    <w:rsid w:val="00726B7B"/>
    <w:rsid w:val="00727889"/>
    <w:rsid w:val="00733AD1"/>
    <w:rsid w:val="00736AA6"/>
    <w:rsid w:val="00737EAC"/>
    <w:rsid w:val="007417AA"/>
    <w:rsid w:val="00743AF3"/>
    <w:rsid w:val="0074432B"/>
    <w:rsid w:val="00744E52"/>
    <w:rsid w:val="007459AD"/>
    <w:rsid w:val="00752855"/>
    <w:rsid w:val="00754C58"/>
    <w:rsid w:val="00755814"/>
    <w:rsid w:val="007661A8"/>
    <w:rsid w:val="00782986"/>
    <w:rsid w:val="0079038D"/>
    <w:rsid w:val="007A3B0B"/>
    <w:rsid w:val="007A4134"/>
    <w:rsid w:val="007A7F7C"/>
    <w:rsid w:val="007B2062"/>
    <w:rsid w:val="007B239B"/>
    <w:rsid w:val="007B5528"/>
    <w:rsid w:val="007B6D8D"/>
    <w:rsid w:val="007C0D07"/>
    <w:rsid w:val="007C36BF"/>
    <w:rsid w:val="007D0B9F"/>
    <w:rsid w:val="007D0E14"/>
    <w:rsid w:val="007D42B9"/>
    <w:rsid w:val="007D765A"/>
    <w:rsid w:val="007D7EEA"/>
    <w:rsid w:val="007E1C31"/>
    <w:rsid w:val="007E6840"/>
    <w:rsid w:val="007F2963"/>
    <w:rsid w:val="007F33C9"/>
    <w:rsid w:val="007F342F"/>
    <w:rsid w:val="007F3434"/>
    <w:rsid w:val="00803CA2"/>
    <w:rsid w:val="00805528"/>
    <w:rsid w:val="0081219B"/>
    <w:rsid w:val="008134D9"/>
    <w:rsid w:val="008152A2"/>
    <w:rsid w:val="008236D8"/>
    <w:rsid w:val="008310ED"/>
    <w:rsid w:val="00832BC5"/>
    <w:rsid w:val="00833513"/>
    <w:rsid w:val="00834B17"/>
    <w:rsid w:val="00845FE5"/>
    <w:rsid w:val="00851502"/>
    <w:rsid w:val="00866776"/>
    <w:rsid w:val="0087056A"/>
    <w:rsid w:val="008741B8"/>
    <w:rsid w:val="0088488A"/>
    <w:rsid w:val="00885175"/>
    <w:rsid w:val="00887C96"/>
    <w:rsid w:val="00892438"/>
    <w:rsid w:val="0089555B"/>
    <w:rsid w:val="008A1A86"/>
    <w:rsid w:val="008A20F0"/>
    <w:rsid w:val="008A653C"/>
    <w:rsid w:val="008C118D"/>
    <w:rsid w:val="008C4204"/>
    <w:rsid w:val="008C5ACE"/>
    <w:rsid w:val="008C64AE"/>
    <w:rsid w:val="008D348C"/>
    <w:rsid w:val="008D56A9"/>
    <w:rsid w:val="008D5BEC"/>
    <w:rsid w:val="008E0487"/>
    <w:rsid w:val="008E2D94"/>
    <w:rsid w:val="00903CEA"/>
    <w:rsid w:val="009163FA"/>
    <w:rsid w:val="00922B34"/>
    <w:rsid w:val="009328AB"/>
    <w:rsid w:val="009404ED"/>
    <w:rsid w:val="00942A40"/>
    <w:rsid w:val="00944366"/>
    <w:rsid w:val="00944929"/>
    <w:rsid w:val="00961749"/>
    <w:rsid w:val="0098067A"/>
    <w:rsid w:val="00986DF8"/>
    <w:rsid w:val="009903B0"/>
    <w:rsid w:val="0099315E"/>
    <w:rsid w:val="009A16FC"/>
    <w:rsid w:val="009B4479"/>
    <w:rsid w:val="009B4ABD"/>
    <w:rsid w:val="009B55BD"/>
    <w:rsid w:val="009B6634"/>
    <w:rsid w:val="009C14F4"/>
    <w:rsid w:val="009D08E0"/>
    <w:rsid w:val="009D5C51"/>
    <w:rsid w:val="009E0D18"/>
    <w:rsid w:val="009E3224"/>
    <w:rsid w:val="009E6233"/>
    <w:rsid w:val="009E66E2"/>
    <w:rsid w:val="009F2467"/>
    <w:rsid w:val="00A025BF"/>
    <w:rsid w:val="00A030C8"/>
    <w:rsid w:val="00A0471B"/>
    <w:rsid w:val="00A12656"/>
    <w:rsid w:val="00A204D1"/>
    <w:rsid w:val="00A232C6"/>
    <w:rsid w:val="00A23F82"/>
    <w:rsid w:val="00A24074"/>
    <w:rsid w:val="00A25056"/>
    <w:rsid w:val="00A27F7E"/>
    <w:rsid w:val="00A34A1B"/>
    <w:rsid w:val="00A34D78"/>
    <w:rsid w:val="00A41B23"/>
    <w:rsid w:val="00A430D4"/>
    <w:rsid w:val="00A51D6E"/>
    <w:rsid w:val="00A5363B"/>
    <w:rsid w:val="00A55880"/>
    <w:rsid w:val="00A56FC6"/>
    <w:rsid w:val="00A617C3"/>
    <w:rsid w:val="00A66177"/>
    <w:rsid w:val="00A7038F"/>
    <w:rsid w:val="00A75E26"/>
    <w:rsid w:val="00A82677"/>
    <w:rsid w:val="00A92E37"/>
    <w:rsid w:val="00AA0085"/>
    <w:rsid w:val="00AB3B16"/>
    <w:rsid w:val="00AB480A"/>
    <w:rsid w:val="00AC3C89"/>
    <w:rsid w:val="00AC5564"/>
    <w:rsid w:val="00AC5AFC"/>
    <w:rsid w:val="00AD0601"/>
    <w:rsid w:val="00AD43C5"/>
    <w:rsid w:val="00AE1278"/>
    <w:rsid w:val="00AE1393"/>
    <w:rsid w:val="00AF56E1"/>
    <w:rsid w:val="00B13EBB"/>
    <w:rsid w:val="00B15D80"/>
    <w:rsid w:val="00B17865"/>
    <w:rsid w:val="00B17D67"/>
    <w:rsid w:val="00B23634"/>
    <w:rsid w:val="00B30CD4"/>
    <w:rsid w:val="00B446C2"/>
    <w:rsid w:val="00B46A66"/>
    <w:rsid w:val="00B52931"/>
    <w:rsid w:val="00B5405B"/>
    <w:rsid w:val="00B57E43"/>
    <w:rsid w:val="00B6059C"/>
    <w:rsid w:val="00B629C4"/>
    <w:rsid w:val="00B66E41"/>
    <w:rsid w:val="00B7003C"/>
    <w:rsid w:val="00B81316"/>
    <w:rsid w:val="00B93872"/>
    <w:rsid w:val="00B9412F"/>
    <w:rsid w:val="00B948EC"/>
    <w:rsid w:val="00BA598D"/>
    <w:rsid w:val="00BB3431"/>
    <w:rsid w:val="00BB5088"/>
    <w:rsid w:val="00BB7E21"/>
    <w:rsid w:val="00BC2D37"/>
    <w:rsid w:val="00BC67CA"/>
    <w:rsid w:val="00BC7C1C"/>
    <w:rsid w:val="00BE04B2"/>
    <w:rsid w:val="00BE67A8"/>
    <w:rsid w:val="00BE7323"/>
    <w:rsid w:val="00BF102F"/>
    <w:rsid w:val="00BF53CF"/>
    <w:rsid w:val="00BF6AE0"/>
    <w:rsid w:val="00BF7A03"/>
    <w:rsid w:val="00C052F5"/>
    <w:rsid w:val="00C071B1"/>
    <w:rsid w:val="00C108EC"/>
    <w:rsid w:val="00C1296C"/>
    <w:rsid w:val="00C132E2"/>
    <w:rsid w:val="00C23644"/>
    <w:rsid w:val="00C24ED7"/>
    <w:rsid w:val="00C25861"/>
    <w:rsid w:val="00C3005A"/>
    <w:rsid w:val="00C34611"/>
    <w:rsid w:val="00C348B0"/>
    <w:rsid w:val="00C41E88"/>
    <w:rsid w:val="00C4260B"/>
    <w:rsid w:val="00C42E4C"/>
    <w:rsid w:val="00C61D78"/>
    <w:rsid w:val="00C63A65"/>
    <w:rsid w:val="00C66AE9"/>
    <w:rsid w:val="00C705D1"/>
    <w:rsid w:val="00C87996"/>
    <w:rsid w:val="00C92C21"/>
    <w:rsid w:val="00C96B4A"/>
    <w:rsid w:val="00CA699C"/>
    <w:rsid w:val="00CA6A83"/>
    <w:rsid w:val="00CB3F87"/>
    <w:rsid w:val="00CB4799"/>
    <w:rsid w:val="00CB609F"/>
    <w:rsid w:val="00CB6BAA"/>
    <w:rsid w:val="00CB7B36"/>
    <w:rsid w:val="00CC1DEA"/>
    <w:rsid w:val="00CC1DFE"/>
    <w:rsid w:val="00CC32C1"/>
    <w:rsid w:val="00CC51B3"/>
    <w:rsid w:val="00CC7F60"/>
    <w:rsid w:val="00CD39B3"/>
    <w:rsid w:val="00CE0806"/>
    <w:rsid w:val="00CF0AFC"/>
    <w:rsid w:val="00CF3F7E"/>
    <w:rsid w:val="00CF631E"/>
    <w:rsid w:val="00D219C5"/>
    <w:rsid w:val="00D22A84"/>
    <w:rsid w:val="00D23A2C"/>
    <w:rsid w:val="00D24290"/>
    <w:rsid w:val="00D24DE1"/>
    <w:rsid w:val="00D26D0A"/>
    <w:rsid w:val="00D31353"/>
    <w:rsid w:val="00D31CDF"/>
    <w:rsid w:val="00D331B0"/>
    <w:rsid w:val="00D34FD7"/>
    <w:rsid w:val="00D362A8"/>
    <w:rsid w:val="00D41F94"/>
    <w:rsid w:val="00D437E3"/>
    <w:rsid w:val="00D43E5C"/>
    <w:rsid w:val="00D47416"/>
    <w:rsid w:val="00D771E6"/>
    <w:rsid w:val="00DA2A2D"/>
    <w:rsid w:val="00DA3D8B"/>
    <w:rsid w:val="00DA4021"/>
    <w:rsid w:val="00DA5CFE"/>
    <w:rsid w:val="00DA65B4"/>
    <w:rsid w:val="00DA77C1"/>
    <w:rsid w:val="00DB0C21"/>
    <w:rsid w:val="00DB47FE"/>
    <w:rsid w:val="00DC0343"/>
    <w:rsid w:val="00DC7A6D"/>
    <w:rsid w:val="00DD2B78"/>
    <w:rsid w:val="00DD339A"/>
    <w:rsid w:val="00DD43C6"/>
    <w:rsid w:val="00DE17B4"/>
    <w:rsid w:val="00DE512E"/>
    <w:rsid w:val="00DE5183"/>
    <w:rsid w:val="00DE5658"/>
    <w:rsid w:val="00DE6F96"/>
    <w:rsid w:val="00DF32FD"/>
    <w:rsid w:val="00DF702C"/>
    <w:rsid w:val="00E00137"/>
    <w:rsid w:val="00E00A0F"/>
    <w:rsid w:val="00E069B6"/>
    <w:rsid w:val="00E108B6"/>
    <w:rsid w:val="00E12761"/>
    <w:rsid w:val="00E2492F"/>
    <w:rsid w:val="00E2744F"/>
    <w:rsid w:val="00E27B2A"/>
    <w:rsid w:val="00E42297"/>
    <w:rsid w:val="00E42FA9"/>
    <w:rsid w:val="00E43BF0"/>
    <w:rsid w:val="00E44DAF"/>
    <w:rsid w:val="00E60BDF"/>
    <w:rsid w:val="00E61791"/>
    <w:rsid w:val="00E61F01"/>
    <w:rsid w:val="00E65959"/>
    <w:rsid w:val="00E7765F"/>
    <w:rsid w:val="00E80C92"/>
    <w:rsid w:val="00E82477"/>
    <w:rsid w:val="00E92A51"/>
    <w:rsid w:val="00EA08E0"/>
    <w:rsid w:val="00EA1559"/>
    <w:rsid w:val="00EA2F9C"/>
    <w:rsid w:val="00EA45E3"/>
    <w:rsid w:val="00EA6073"/>
    <w:rsid w:val="00EA7BFF"/>
    <w:rsid w:val="00EC65D7"/>
    <w:rsid w:val="00ED5F2D"/>
    <w:rsid w:val="00ED757B"/>
    <w:rsid w:val="00ED7C4F"/>
    <w:rsid w:val="00EE0238"/>
    <w:rsid w:val="00EE3FD4"/>
    <w:rsid w:val="00EE4834"/>
    <w:rsid w:val="00EE4889"/>
    <w:rsid w:val="00EF4A0D"/>
    <w:rsid w:val="00EF51B5"/>
    <w:rsid w:val="00EF54E2"/>
    <w:rsid w:val="00EF68B6"/>
    <w:rsid w:val="00F0621E"/>
    <w:rsid w:val="00F1107A"/>
    <w:rsid w:val="00F22AC1"/>
    <w:rsid w:val="00F275BA"/>
    <w:rsid w:val="00F46342"/>
    <w:rsid w:val="00F50CBD"/>
    <w:rsid w:val="00F50D93"/>
    <w:rsid w:val="00F516E2"/>
    <w:rsid w:val="00F57471"/>
    <w:rsid w:val="00F57D13"/>
    <w:rsid w:val="00F7256E"/>
    <w:rsid w:val="00F84567"/>
    <w:rsid w:val="00F9048F"/>
    <w:rsid w:val="00F93E6C"/>
    <w:rsid w:val="00F94B92"/>
    <w:rsid w:val="00F961C9"/>
    <w:rsid w:val="00F96D3F"/>
    <w:rsid w:val="00FA7F2B"/>
    <w:rsid w:val="00FB3A61"/>
    <w:rsid w:val="00FB5D29"/>
    <w:rsid w:val="00FB670B"/>
    <w:rsid w:val="00FD323E"/>
    <w:rsid w:val="00FD41F6"/>
    <w:rsid w:val="00FE5616"/>
    <w:rsid w:val="00FF0370"/>
    <w:rsid w:val="00FF201A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480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2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3"/>
      </w:numPr>
    </w:pPr>
  </w:style>
  <w:style w:type="paragraph" w:customStyle="1" w:styleId="Elencolettera">
    <w:name w:val="Elenco lettera"/>
    <w:basedOn w:val="Elencolinea"/>
    <w:rsid w:val="00B6059C"/>
    <w:pPr>
      <w:numPr>
        <w:numId w:val="4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1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customStyle="1" w:styleId="Titolo7Carattere">
    <w:name w:val="Titolo 7 Carattere"/>
    <w:link w:val="Titolo7"/>
    <w:uiPriority w:val="99"/>
    <w:rsid w:val="005667BB"/>
    <w:rPr>
      <w:rFonts w:ascii="Futura Std Book" w:hAnsi="Futura Std Book" w:cs="Futura Std Book"/>
      <w:sz w:val="14"/>
      <w:szCs w:val="14"/>
    </w:rPr>
  </w:style>
  <w:style w:type="character" w:styleId="Collegamentoipertestuale">
    <w:name w:val="Hyperlink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96DF3"/>
  </w:style>
  <w:style w:type="character" w:styleId="Rimandonotaapidipagina">
    <w:name w:val="footnote reference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6"/>
      </w:numPr>
      <w:spacing w:before="120" w:after="120" w:line="360" w:lineRule="auto"/>
      <w:jc w:val="both"/>
    </w:pPr>
  </w:style>
  <w:style w:type="character" w:customStyle="1" w:styleId="IntestazioneCarattere">
    <w:name w:val="Intestazione Carattere"/>
    <w:link w:val="Intestazione"/>
    <w:uiPriority w:val="99"/>
    <w:locked/>
    <w:rsid w:val="00296DF3"/>
    <w:rPr>
      <w:sz w:val="24"/>
      <w:szCs w:val="24"/>
    </w:r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  <w:szCs w:val="24"/>
    </w:rPr>
  </w:style>
  <w:style w:type="character" w:customStyle="1" w:styleId="Titolo1Carattere">
    <w:name w:val="Titolo 1 Carattere"/>
    <w:link w:val="Titolo1"/>
    <w:rsid w:val="00296DF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Grigliatabella">
    <w:name w:val="Table Grid"/>
    <w:basedOn w:val="Tabellanormale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C108EC"/>
    <w:rPr>
      <w:rFonts w:ascii="Tahoma" w:hAnsi="Tahoma" w:cs="Tahoma"/>
      <w:sz w:val="16"/>
      <w:szCs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uiPriority w:val="22"/>
    <w:qFormat/>
    <w:rsid w:val="007E6840"/>
    <w:rPr>
      <w:b/>
      <w:bCs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rsid w:val="0063663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3663C"/>
  </w:style>
  <w:style w:type="paragraph" w:styleId="Soggettocommento">
    <w:name w:val="annotation subject"/>
    <w:basedOn w:val="Testocommento"/>
    <w:next w:val="Testocommento"/>
    <w:link w:val="SoggettocommentoCarattere"/>
    <w:rsid w:val="0063663C"/>
    <w:rPr>
      <w:b/>
      <w:bCs/>
    </w:rPr>
  </w:style>
  <w:style w:type="character" w:customStyle="1" w:styleId="SoggettocommentoCarattere">
    <w:name w:val="Soggetto commento Carattere"/>
    <w:link w:val="Soggettocommento"/>
    <w:rsid w:val="0063663C"/>
    <w:rPr>
      <w:b/>
      <w:bCs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  <w:szCs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22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Titolo3Carattere">
    <w:name w:val="Titolo 3 Carattere"/>
    <w:link w:val="Titolo3"/>
    <w:semiHidden/>
    <w:rsid w:val="009B55BD"/>
    <w:rPr>
      <w:rFonts w:ascii="Calibri" w:eastAsia="MS Gothic" w:hAnsi="Calibri" w:cs="Times New Roman"/>
      <w:b/>
      <w:bCs/>
      <w:sz w:val="26"/>
      <w:szCs w:val="26"/>
    </w:rPr>
  </w:style>
  <w:style w:type="character" w:customStyle="1" w:styleId="CorpodeltestoCarattere">
    <w:name w:val="Corpo del testo Carattere"/>
    <w:link w:val="Corpodeltesto1"/>
    <w:uiPriority w:val="99"/>
    <w:rsid w:val="00C1296C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6D11D7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99"/>
    <w:qFormat/>
    <w:locked/>
    <w:rsid w:val="006D11D7"/>
    <w:rPr>
      <w:sz w:val="24"/>
      <w:szCs w:val="24"/>
    </w:rPr>
  </w:style>
  <w:style w:type="paragraph" w:customStyle="1" w:styleId="NormaleInterlineato">
    <w:name w:val="Normale_Interlineato"/>
    <w:basedOn w:val="Normale"/>
    <w:rsid w:val="008E2D94"/>
    <w:pPr>
      <w:suppressAutoHyphens/>
      <w:spacing w:line="300" w:lineRule="exact"/>
    </w:pPr>
    <w:rPr>
      <w:rFonts w:ascii="DecimaWE Rg" w:hAnsi="DecimaWE Rg"/>
      <w:sz w:val="21"/>
    </w:rPr>
  </w:style>
  <w:style w:type="paragraph" w:customStyle="1" w:styleId="CM1">
    <w:name w:val="CM1"/>
    <w:basedOn w:val="Default"/>
    <w:next w:val="Default"/>
    <w:rsid w:val="00421653"/>
    <w:pPr>
      <w:widowControl w:val="0"/>
      <w:spacing w:line="318" w:lineRule="atLeast"/>
    </w:pPr>
    <w:rPr>
      <w:color w:val="auto"/>
    </w:rPr>
  </w:style>
  <w:style w:type="paragraph" w:styleId="Sommario4">
    <w:name w:val="toc 4"/>
    <w:basedOn w:val="Normale"/>
    <w:rsid w:val="00885175"/>
    <w:pPr>
      <w:tabs>
        <w:tab w:val="right" w:leader="dot" w:pos="8789"/>
      </w:tabs>
      <w:suppressAutoHyphens/>
      <w:ind w:left="720"/>
    </w:pPr>
    <w:rPr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480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2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3"/>
      </w:numPr>
    </w:pPr>
  </w:style>
  <w:style w:type="paragraph" w:customStyle="1" w:styleId="Elencolettera">
    <w:name w:val="Elenco lettera"/>
    <w:basedOn w:val="Elencolinea"/>
    <w:rsid w:val="00B6059C"/>
    <w:pPr>
      <w:numPr>
        <w:numId w:val="4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1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customStyle="1" w:styleId="Titolo7Carattere">
    <w:name w:val="Titolo 7 Carattere"/>
    <w:link w:val="Titolo7"/>
    <w:uiPriority w:val="99"/>
    <w:rsid w:val="005667BB"/>
    <w:rPr>
      <w:rFonts w:ascii="Futura Std Book" w:hAnsi="Futura Std Book" w:cs="Futura Std Book"/>
      <w:sz w:val="14"/>
      <w:szCs w:val="14"/>
    </w:rPr>
  </w:style>
  <w:style w:type="character" w:styleId="Collegamentoipertestuale">
    <w:name w:val="Hyperlink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96DF3"/>
  </w:style>
  <w:style w:type="character" w:styleId="Rimandonotaapidipagina">
    <w:name w:val="footnote reference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6"/>
      </w:numPr>
      <w:spacing w:before="120" w:after="120" w:line="360" w:lineRule="auto"/>
      <w:jc w:val="both"/>
    </w:pPr>
  </w:style>
  <w:style w:type="character" w:customStyle="1" w:styleId="IntestazioneCarattere">
    <w:name w:val="Intestazione Carattere"/>
    <w:link w:val="Intestazione"/>
    <w:uiPriority w:val="99"/>
    <w:locked/>
    <w:rsid w:val="00296DF3"/>
    <w:rPr>
      <w:sz w:val="24"/>
      <w:szCs w:val="24"/>
    </w:r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  <w:szCs w:val="24"/>
    </w:rPr>
  </w:style>
  <w:style w:type="character" w:customStyle="1" w:styleId="Titolo1Carattere">
    <w:name w:val="Titolo 1 Carattere"/>
    <w:link w:val="Titolo1"/>
    <w:rsid w:val="00296DF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Grigliatabella">
    <w:name w:val="Table Grid"/>
    <w:basedOn w:val="Tabellanormale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C108EC"/>
    <w:rPr>
      <w:rFonts w:ascii="Tahoma" w:hAnsi="Tahoma" w:cs="Tahoma"/>
      <w:sz w:val="16"/>
      <w:szCs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uiPriority w:val="22"/>
    <w:qFormat/>
    <w:rsid w:val="007E6840"/>
    <w:rPr>
      <w:b/>
      <w:bCs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rsid w:val="0063663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3663C"/>
  </w:style>
  <w:style w:type="paragraph" w:styleId="Soggettocommento">
    <w:name w:val="annotation subject"/>
    <w:basedOn w:val="Testocommento"/>
    <w:next w:val="Testocommento"/>
    <w:link w:val="SoggettocommentoCarattere"/>
    <w:rsid w:val="0063663C"/>
    <w:rPr>
      <w:b/>
      <w:bCs/>
    </w:rPr>
  </w:style>
  <w:style w:type="character" w:customStyle="1" w:styleId="SoggettocommentoCarattere">
    <w:name w:val="Soggetto commento Carattere"/>
    <w:link w:val="Soggettocommento"/>
    <w:rsid w:val="0063663C"/>
    <w:rPr>
      <w:b/>
      <w:bCs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  <w:szCs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22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Titolo3Carattere">
    <w:name w:val="Titolo 3 Carattere"/>
    <w:link w:val="Titolo3"/>
    <w:semiHidden/>
    <w:rsid w:val="009B55BD"/>
    <w:rPr>
      <w:rFonts w:ascii="Calibri" w:eastAsia="MS Gothic" w:hAnsi="Calibri" w:cs="Times New Roman"/>
      <w:b/>
      <w:bCs/>
      <w:sz w:val="26"/>
      <w:szCs w:val="26"/>
    </w:rPr>
  </w:style>
  <w:style w:type="character" w:customStyle="1" w:styleId="CorpodeltestoCarattere">
    <w:name w:val="Corpo del testo Carattere"/>
    <w:link w:val="Corpodeltesto1"/>
    <w:uiPriority w:val="99"/>
    <w:rsid w:val="00C1296C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6D11D7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99"/>
    <w:qFormat/>
    <w:locked/>
    <w:rsid w:val="006D11D7"/>
    <w:rPr>
      <w:sz w:val="24"/>
      <w:szCs w:val="24"/>
    </w:rPr>
  </w:style>
  <w:style w:type="paragraph" w:customStyle="1" w:styleId="NormaleInterlineato">
    <w:name w:val="Normale_Interlineato"/>
    <w:basedOn w:val="Normale"/>
    <w:rsid w:val="008E2D94"/>
    <w:pPr>
      <w:suppressAutoHyphens/>
      <w:spacing w:line="300" w:lineRule="exact"/>
    </w:pPr>
    <w:rPr>
      <w:rFonts w:ascii="DecimaWE Rg" w:hAnsi="DecimaWE Rg"/>
      <w:sz w:val="21"/>
    </w:rPr>
  </w:style>
  <w:style w:type="paragraph" w:customStyle="1" w:styleId="CM1">
    <w:name w:val="CM1"/>
    <w:basedOn w:val="Default"/>
    <w:next w:val="Default"/>
    <w:rsid w:val="00421653"/>
    <w:pPr>
      <w:widowControl w:val="0"/>
      <w:spacing w:line="318" w:lineRule="atLeast"/>
    </w:pPr>
    <w:rPr>
      <w:color w:val="auto"/>
    </w:rPr>
  </w:style>
  <w:style w:type="paragraph" w:styleId="Sommario4">
    <w:name w:val="toc 4"/>
    <w:basedOn w:val="Normale"/>
    <w:rsid w:val="00885175"/>
    <w:pPr>
      <w:tabs>
        <w:tab w:val="right" w:leader="dot" w:pos="8789"/>
      </w:tabs>
      <w:suppressAutoHyphens/>
      <w:ind w:left="720"/>
    </w:pPr>
    <w:rPr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eatzeiprovv\AppData\Roaming\Microsoft\Templates\Provveditorato_limb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69ED8-330F-4BD3-BB5F-87A16A33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Provveditorato_limba</Template>
  <TotalTime>3</TotalTime>
  <Pages>6</Pages>
  <Words>881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Oggetto:</vt:lpstr>
      <vt:lpstr>Oggetto:</vt:lpstr>
    </vt:vector>
  </TitlesOfParts>
  <Company>RAS</Company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Davide Atzei</dc:creator>
  <cp:lastModifiedBy>Stefania Ariu</cp:lastModifiedBy>
  <cp:revision>5</cp:revision>
  <cp:lastPrinted>2017-10-25T09:58:00Z</cp:lastPrinted>
  <dcterms:created xsi:type="dcterms:W3CDTF">2020-06-12T09:38:00Z</dcterms:created>
  <dcterms:modified xsi:type="dcterms:W3CDTF">2020-06-16T10:26:00Z</dcterms:modified>
</cp:coreProperties>
</file>